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2653" w14:paraId="e882653" w:rsidRDefault="00610517" w:rsidP="00610517" w:rsidR="00610517">
      <w:pPr>
        <w:keepNext/>
        <w:ind w:firstLine="708" w:right="-51" w:left="708"/>
        <w:outlineLvl w:val="0"/>
        <w15:collapsed w:val="false"/>
        <w:rPr>
          <w:b/>
          <w:sz w:val="22"/>
          <w:szCs w:val="22"/>
        </w:rPr>
      </w:pPr>
      <w:bookmarkStart w:name="_GoBack" w:id="0"/>
      <w:bookmarkEnd w:id="0"/>
      <w:r>
        <w:rPr>
          <w:b/>
          <w:noProof/>
          <w:sz w:val="22"/>
          <w:szCs w:val="22"/>
        </w:rPr>
        <w:drawing>
          <wp:inline distR="0" distL="0" distB="0" distT="0">
            <wp:extent cy="751840" cx="57404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1840" cx="574040"/>
                    </a:xfrm>
                    <a:prstGeom prst="rect">
                      <a:avLst/>
                    </a:prstGeom>
                    <a:noFill/>
                    <a:ln>
                      <a:noFill/>
                    </a:ln>
                  </pic:spPr>
                </pic:pic>
              </a:graphicData>
            </a:graphic>
          </wp:inline>
        </w:drawing>
      </w:r>
    </w:p>
    <w:p w:rsidRDefault="00610517" w:rsidP="00610517" w:rsidR="00610517">
      <w:pPr>
        <w:keepNext/>
        <w:ind w:firstLine="708" w:right="-51"/>
        <w:outlineLvl w:val="0"/>
        <w:rPr>
          <w:b/>
          <w:sz w:val="22"/>
          <w:szCs w:val="22"/>
        </w:rPr>
      </w:pPr>
    </w:p>
    <w:p w:rsidRDefault="00610517" w:rsidP="00610517" w:rsidR="00610517">
      <w:pPr>
        <w:keepNext/>
        <w:ind w:right="-51"/>
        <w:outlineLvl w:val="0"/>
        <w:rPr>
          <w:b/>
          <w:sz w:val="22"/>
          <w:szCs w:val="22"/>
        </w:rPr>
      </w:pPr>
      <w:r>
        <w:rPr>
          <w:b/>
          <w:sz w:val="22"/>
          <w:szCs w:val="22"/>
        </w:rPr>
        <w:t xml:space="preserve">         REPUBLIKA HRVATSKA</w:t>
      </w:r>
    </w:p>
    <w:p w:rsidRDefault="00610517" w:rsidP="00610517" w:rsidR="00610517">
      <w:pPr>
        <w:keepNext/>
        <w:ind w:right="-51"/>
        <w:outlineLvl w:val="2"/>
        <w:rPr>
          <w:b/>
          <w:sz w:val="22"/>
          <w:szCs w:val="22"/>
        </w:rPr>
      </w:pPr>
      <w:r>
        <w:rPr>
          <w:b/>
          <w:sz w:val="22"/>
          <w:szCs w:val="22"/>
        </w:rPr>
        <w:t>OPĆINSKI RADNI SUD U ZAGREBU</w:t>
      </w:r>
    </w:p>
    <w:p w:rsidRDefault="00610517" w:rsidP="00610517" w:rsidR="00610517">
      <w:pPr>
        <w:keepNext/>
        <w:ind w:right="-51"/>
        <w:outlineLvl w:val="2"/>
        <w:rPr>
          <w:b/>
          <w:sz w:val="22"/>
          <w:szCs w:val="22"/>
        </w:rPr>
      </w:pPr>
      <w:r>
        <w:rPr>
          <w:b/>
          <w:sz w:val="22"/>
          <w:szCs w:val="22"/>
        </w:rPr>
        <w:t xml:space="preserve">10000 ZAGREB – Ul. Grada Vukovara 84 </w:t>
      </w:r>
    </w:p>
    <w:p w:rsidRDefault="00610517" w:rsidP="00610517" w:rsidR="007A203E">
      <w:pPr>
        <w:ind w:firstLine="708" w:right="-51"/>
      </w:pPr>
      <w:r>
        <w:rPr>
          <w:b/>
          <w:sz w:val="22"/>
          <w:szCs w:val="22"/>
        </w:rPr>
        <w:t xml:space="preserve">Poštanski pretinac 310                                                    </w:t>
      </w:r>
      <w:r>
        <w:t>Poslovni broj: 14 Pr-</w:t>
      </w:r>
      <w:r w:rsidR="00CF6FDB">
        <w:t>8640/2014-42</w:t>
      </w:r>
    </w:p>
    <w:p w:rsidRDefault="00610517" w:rsidP="00610517" w:rsidR="00610517" w:rsidRPr="00610517">
      <w:pPr>
        <w:ind w:firstLine="708" w:right="-51"/>
      </w:pPr>
    </w:p>
    <w:p w:rsidRDefault="004C1711" w:rsidP="004C1711" w:rsidR="004C1711" w:rsidRPr="00610517">
      <w:pPr>
        <w:jc w:val="center"/>
        <w:rPr>
          <w:bCs/>
        </w:rPr>
      </w:pPr>
      <w:r w:rsidRPr="00610517">
        <w:rPr>
          <w:bCs/>
        </w:rPr>
        <w:t>R E P U B L I K A  H R V A T S K A</w:t>
      </w:r>
    </w:p>
    <w:p w:rsidRDefault="004C1711" w:rsidP="004C1711" w:rsidR="004C1711" w:rsidRPr="00610517">
      <w:pPr>
        <w:jc w:val="center"/>
        <w:rPr>
          <w:bCs/>
        </w:rPr>
      </w:pPr>
    </w:p>
    <w:p w:rsidRDefault="004C1711" w:rsidP="004C1711" w:rsidR="004C1711" w:rsidRPr="00610517">
      <w:pPr>
        <w:jc w:val="center"/>
        <w:rPr>
          <w:bCs/>
        </w:rPr>
      </w:pPr>
      <w:r w:rsidRPr="00610517">
        <w:rPr>
          <w:bCs/>
        </w:rPr>
        <w:t>R J E Š E N J E</w:t>
      </w:r>
    </w:p>
    <w:p w:rsidRDefault="004C1711" w:rsidP="004C1711" w:rsidR="004C1711" w:rsidRPr="00610517">
      <w:pPr>
        <w:rPr>
          <w:bCs/>
        </w:rPr>
      </w:pPr>
    </w:p>
    <w:p w:rsidRDefault="004C1711" w:rsidP="004C1711" w:rsidR="004C1711" w:rsidRPr="00610517">
      <w:pPr>
        <w:pStyle w:val="Tijeloteksta"/>
        <w:jc w:val="both"/>
        <w:rPr>
          <w:rFonts w:hAnsi="Times New Roman" w:ascii="Times New Roman"/>
          <w:bCs/>
          <w:sz w:val="24"/>
          <w:szCs w:val="24"/>
          <w:lang w:val="hr-HR"/>
        </w:rPr>
      </w:pPr>
      <w:r w:rsidRPr="00610517">
        <w:rPr>
          <w:rFonts w:hAnsi="Times New Roman" w:ascii="Times New Roman"/>
          <w:bCs/>
          <w:sz w:val="24"/>
          <w:szCs w:val="24"/>
          <w:lang w:val="hr-HR"/>
        </w:rPr>
        <w:tab/>
        <w:t xml:space="preserve">Općinski radni sud u Zagrebu, po sucu toga suda Kristini Trtanj Vukoja, kao sucu pojedincu, u pravnoj stvari </w:t>
      </w:r>
      <w:r w:rsidR="00610517" w:rsidRPr="00610517">
        <w:rPr>
          <w:rFonts w:hAnsi="Times New Roman" w:ascii="Times New Roman"/>
          <w:sz w:val="24"/>
          <w:szCs w:val="24"/>
        </w:rPr>
        <w:t>I-tužiteljice Dajani Đurin, Belečka 10, Zagreb, OIB: 20632217031, II-tužiteljice Seniji Demirović, Antuna Stipančića 27, Zagreb, OIB: 42856226375, III-tužitelja Zlatka Dumenčića iz Svete Nedjelje, Svetonedjeljska 44, OIB: 89315524077, IV-tužitelja  Ivana Grgurinovića, Vida Došena 26, Zagreb, OIB: 54094431283, V-tužitelja Zdravka Jakelića, Kustošijski venec 7, OIB: 32525019410, VI-tužiteljica Vesna Jandrečić, Topolje 20, Sveta Nedjelja, OIB: 87825966785, VII-tužiteljica Slavica Josipović Kulić, Savska c.82., Zagreb, OIB: 61403210271, VIII-tužiteljica Sadka Korlat, Dragutina Golika 30, Zagreb, OIB: 05785879205, IX-tužitelja Javora Lauca, Kneza Porina 14, Velika Gorica, OIB: 76026106399, X-tužitelja Drage Markotića, Predraga Heruca 16, Zagreb, OIB: 49049063069, XI-tužitelja Milana Margete, Luke Kaliterne 15, Zagreb, OIB: 89173906784, XII-tužitelja Ante Marijanovića, Hribarov prilaz 6, Zagreb, OIB: 76509530123, XIII-tužitelja Slobodana Mišetića, Dankovečka 5, Zagreb, OIB: 57236356095, XIV-tužiteljica Mara Mrkonja, Mrakov breg 6, Kupinečki Kraljevac. OIB: 16337140631, XV-tužitelja Tome Orlovića, Ferenščica 10 br. 13., OIB: 79120735319, XVI-tužitelja Miroslava Paradžika, Poljanička 5, Zagreb. OIB: 42163740538, XVII-tužiteljica Katica Petretić, Side Košutić 26, Zagreb, OIB: 78297961700, XVIII-tužiteljici Nevenka Pečić, Oroslavlje, Stubičke Toplice, Stubička cesta 88,</w:t>
      </w:r>
      <w:r w:rsidR="00610517" w:rsidRPr="00610517">
        <w:rPr>
          <w:rFonts w:hAnsi="Times New Roman" w:ascii="Times New Roman"/>
          <w:b/>
          <w:bCs/>
          <w:sz w:val="24"/>
          <w:szCs w:val="24"/>
        </w:rPr>
        <w:t xml:space="preserve"> </w:t>
      </w:r>
      <w:r w:rsidR="00610517" w:rsidRPr="00610517">
        <w:rPr>
          <w:rFonts w:hAnsi="Times New Roman" w:ascii="Times New Roman"/>
          <w:bCs/>
          <w:sz w:val="24"/>
          <w:szCs w:val="24"/>
        </w:rPr>
        <w:t>OIB:</w:t>
      </w:r>
      <w:r w:rsidR="00610517" w:rsidRPr="00610517">
        <w:rPr>
          <w:rFonts w:hAnsi="Times New Roman" w:ascii="Times New Roman"/>
          <w:b/>
          <w:bCs/>
          <w:sz w:val="24"/>
          <w:szCs w:val="24"/>
        </w:rPr>
        <w:t xml:space="preserve"> </w:t>
      </w:r>
      <w:r w:rsidR="00610517" w:rsidRPr="00610517">
        <w:rPr>
          <w:rFonts w:hAnsi="Times New Roman" w:ascii="Times New Roman"/>
          <w:sz w:val="24"/>
          <w:szCs w:val="24"/>
        </w:rPr>
        <w:t xml:space="preserve">28362981963, XIX-tužitelja Ivana Perice, Travarski odvojak 21, Hrvatski Leskovac, OIB: 82111576430, XX-tužitelja Ivana Raspudića, Dolci 4, Sesvete, OIB: 27981667473, XXI-tužiteljica Štefica Radović, Hrvatskih iseljenika 3, Zagreb, OIB: 73383954618, XXII-tužiteljica Višnja Ričko, Side Košutić 20, Zagreb, OIB: 70165306410, XXIII-tužitelja Zlatka Štimca, Hotnja 71, Pokupsko, OIB: 96374813277, XXIV-tužitelju Igora Slunskog, Kačićeva 18, Zagreb, OIB: 64669124971, XXV-tužitelja Ive Sudara, S. Ljubića Vojvode 2, Zagreb, OIB: 565543535, XXVI-tužiteljica Miljenka Troskot, Trg Ivana Kukuljevića 12, Zagreb, OIB: 08735593860, XXVII-tužitelja Željka Žužića, IV Trnjanski zavoj 28, OIB: 95791812072, XXVIII-tužiteljica Bernarda Dubovečak-Kostrec, Zagorska 10, OIB:44527016673, XXIX-tužitelja Nikola Vukušić, Novi Zdenkovac 14, Čaglin, OIB: 58171289034, XXX-tužiteljica Lidija Deverić, Odranska 86, Velika Gorica, OIB: 62960547678, XXXI-tužiteljica Agata Ponjan, VI Njivice 9A, Zagreb, OIB: 56342063125, XXXII-tužiteljici Božica Škalec, Vilanci 22, Veliko Trgovišće, OIB: 18785239979, XXXIII-tužitelja Borivoja Paulika, iz Zagreba, Medvedgradska 15, OIB 90308804993,  XXXIV-tužiteljica Helena Paulik, OIB: 03341062093 iz Zagreba, Medvedgradska 15, XXXVI-tužiteljica Milena Milošević, OIB: 39913123600, Zagreb, Kraljevec 26, OIB: 32622816567, XXXVII-tužitelju Petra Miloševića, OIB: 04054637641, Zagreb, Kraljevec 26, XXXVIII-tužitelju Marja Miloševića, OIB: 80523488897, Zagreb, Kraljevec 26, XXXIX-tužitelja Josipa Miloševiću, OIB: 52109921805, Zagreb, Kraljevec 26, OIB: 32622816567, svi zst. po pun. Ivanu Vrdoljaku, odvjetniku iz Zagreba protiv tuženika Industrogradnja grupa d.d. iz </w:t>
      </w:r>
      <w:r w:rsidR="00610517" w:rsidRPr="00610517">
        <w:rPr>
          <w:rFonts w:hAnsi="Times New Roman" w:ascii="Times New Roman"/>
          <w:sz w:val="24"/>
          <w:szCs w:val="24"/>
        </w:rPr>
        <w:lastRenderedPageBreak/>
        <w:t xml:space="preserve">Zagreba, Kennedyjev trg 2, OIB: 19751350811, zst. po pun. Mirelli Paoli Frlan, radi isplate, </w:t>
      </w:r>
      <w:r w:rsidRPr="00610517">
        <w:rPr>
          <w:rFonts w:hAnsi="Times New Roman" w:ascii="Times New Roman"/>
          <w:bCs/>
          <w:sz w:val="24"/>
          <w:szCs w:val="24"/>
          <w:lang w:val="hr-HR"/>
        </w:rPr>
        <w:t xml:space="preserve">dana </w:t>
      </w:r>
      <w:r w:rsidR="00F44EB5">
        <w:rPr>
          <w:rFonts w:hAnsi="Times New Roman" w:ascii="Times New Roman"/>
          <w:bCs/>
          <w:sz w:val="24"/>
          <w:szCs w:val="24"/>
          <w:lang w:val="hr-HR"/>
        </w:rPr>
        <w:t>05. ožujka 2019</w:t>
      </w:r>
      <w:r w:rsidRPr="00610517">
        <w:rPr>
          <w:rFonts w:hAnsi="Times New Roman" w:ascii="Times New Roman"/>
          <w:bCs/>
          <w:sz w:val="24"/>
          <w:szCs w:val="24"/>
          <w:lang w:val="hr-HR"/>
        </w:rPr>
        <w:t>. godine</w:t>
      </w:r>
    </w:p>
    <w:p w:rsidRDefault="00492BEC" w:rsidP="00492BEC" w:rsidR="00492BEC" w:rsidRPr="00610517">
      <w:pPr>
        <w:jc w:val="both"/>
      </w:pPr>
    </w:p>
    <w:p w:rsidRDefault="00492BEC" w:rsidP="00492BEC" w:rsidR="00492BEC" w:rsidRPr="00610517">
      <w:pPr>
        <w:jc w:val="center"/>
      </w:pPr>
      <w:r w:rsidRPr="00610517">
        <w:t>r i j e š i o  j e</w:t>
      </w:r>
    </w:p>
    <w:p w:rsidRDefault="00492BEC" w:rsidP="00492BEC" w:rsidR="00492BEC" w:rsidRPr="00610517">
      <w:pPr>
        <w:jc w:val="both"/>
      </w:pPr>
    </w:p>
    <w:p w:rsidRDefault="004018EB" w:rsidP="00492BEC" w:rsidR="004018EB">
      <w:pPr>
        <w:jc w:val="both"/>
      </w:pPr>
      <w:r w:rsidRPr="00610517">
        <w:tab/>
        <w:t>I/ Poziva</w:t>
      </w:r>
      <w:r w:rsidR="00610517">
        <w:t xml:space="preserve">ju </w:t>
      </w:r>
      <w:r w:rsidRPr="00610517">
        <w:t>se</w:t>
      </w:r>
      <w:r w:rsidR="00C979C8">
        <w:t xml:space="preserve"> pravni slijednici tuženika</w:t>
      </w:r>
      <w:r w:rsidRPr="00610517">
        <w:t xml:space="preserve"> </w:t>
      </w:r>
      <w:r w:rsidR="00CF6FDB">
        <w:t xml:space="preserve">ISTO grupa  d.d. sa sjedištem u Varaždinu, Augusta Šenoe 4-6, OIB: </w:t>
      </w:r>
      <w:r w:rsidR="00CF6FDB" w:rsidRPr="00CF6FDB">
        <w:t xml:space="preserve">78858201330, </w:t>
      </w:r>
      <w:r w:rsidR="00CF6FDB">
        <w:t xml:space="preserve"> </w:t>
      </w:r>
      <w:r w:rsidR="00CF6FDB" w:rsidRPr="00CF6FDB">
        <w:t xml:space="preserve">Industrogradnja </w:t>
      </w:r>
      <w:r w:rsidR="00CF6FDB">
        <w:t>d.d. sa sjedištem u Varaždinu, Augusta Šenoe 4-6, OIB:</w:t>
      </w:r>
      <w:r w:rsidR="00CF6FDB" w:rsidRPr="00CF6FDB">
        <w:rPr>
          <w:rFonts w:cs="Arial" w:hAnsi="Arial" w:ascii="Arial"/>
        </w:rPr>
        <w:t xml:space="preserve"> </w:t>
      </w:r>
      <w:r w:rsidR="00CF6FDB" w:rsidRPr="00CF6FDB">
        <w:t xml:space="preserve">03714155365 </w:t>
      </w:r>
      <w:r w:rsidR="00CF6FDB">
        <w:t xml:space="preserve">i ISTO d.d. u stečaju sa sjedištem u Varaždinu, Augusta Šenoe 4-6, OIB: </w:t>
      </w:r>
      <w:r w:rsidR="00CF6FDB" w:rsidRPr="00CF6FDB">
        <w:t>88502209643</w:t>
      </w:r>
      <w:r w:rsidR="00CF6FDB">
        <w:t xml:space="preserve"> da preuzmu </w:t>
      </w:r>
      <w:r w:rsidRPr="00610517">
        <w:t>postupak</w:t>
      </w:r>
      <w:r w:rsidR="00A01685" w:rsidRPr="00610517">
        <w:t>.</w:t>
      </w:r>
    </w:p>
    <w:p w:rsidRDefault="00CF6FDB" w:rsidP="004C1711" w:rsidR="00CF6FDB">
      <w:pPr>
        <w:ind w:firstLine="708"/>
        <w:jc w:val="both"/>
      </w:pPr>
    </w:p>
    <w:p w:rsidRDefault="004018EB" w:rsidP="004C1711" w:rsidR="00492BEC" w:rsidRPr="00610517">
      <w:pPr>
        <w:ind w:firstLine="708"/>
        <w:jc w:val="both"/>
      </w:pPr>
      <w:r w:rsidRPr="00610517">
        <w:t xml:space="preserve">II/ </w:t>
      </w:r>
      <w:r w:rsidR="00492BEC" w:rsidRPr="00610517">
        <w:t>Određuje se nastavak postupka u ovoj pravnoj stvari.</w:t>
      </w:r>
    </w:p>
    <w:p w:rsidRDefault="00492BEC" w:rsidP="00492BEC" w:rsidR="00492BEC" w:rsidRPr="00610517">
      <w:pPr>
        <w:jc w:val="both"/>
      </w:pPr>
    </w:p>
    <w:p w:rsidRDefault="00492BEC" w:rsidP="00492BEC" w:rsidR="00492BEC" w:rsidRPr="00610517">
      <w:pPr>
        <w:jc w:val="center"/>
      </w:pPr>
      <w:r w:rsidRPr="00610517">
        <w:t>Obrazloženje</w:t>
      </w:r>
    </w:p>
    <w:p w:rsidRDefault="00492BEC" w:rsidP="00492BEC" w:rsidR="00492BEC" w:rsidRPr="00610517">
      <w:pPr>
        <w:jc w:val="both"/>
      </w:pPr>
    </w:p>
    <w:p w:rsidRDefault="00492BEC" w:rsidP="002C192F" w:rsidR="00492BEC" w:rsidRPr="00610517">
      <w:pPr>
        <w:ind w:firstLine="708"/>
        <w:jc w:val="both"/>
      </w:pPr>
      <w:r w:rsidRPr="00610517">
        <w:t>Rješenjem ovog suda posl.br. Pr-</w:t>
      </w:r>
      <w:r w:rsidR="00226A06">
        <w:t>8640/14-40</w:t>
      </w:r>
      <w:r w:rsidR="004018EB" w:rsidRPr="00610517">
        <w:t xml:space="preserve"> od</w:t>
      </w:r>
      <w:r w:rsidR="00226A06">
        <w:t xml:space="preserve"> 25. siječnja 2019.</w:t>
      </w:r>
      <w:r w:rsidR="002C192F">
        <w:t xml:space="preserve"> godine</w:t>
      </w:r>
      <w:r w:rsidR="004018EB" w:rsidRPr="00610517">
        <w:t xml:space="preserve"> utvrđen je prekid postupka zbog otvaranja stečajnog postupka nad tuženikom.</w:t>
      </w:r>
      <w:r w:rsidR="00C93B92" w:rsidRPr="00610517">
        <w:t xml:space="preserve"> </w:t>
      </w:r>
    </w:p>
    <w:p w:rsidRDefault="00492BEC" w:rsidP="00C979C8" w:rsidR="004018EB" w:rsidRPr="00610517">
      <w:pPr>
        <w:ind w:firstLine="708"/>
        <w:jc w:val="both"/>
      </w:pPr>
      <w:r w:rsidRPr="00610517">
        <w:t xml:space="preserve">Tužitelj je podneskom od </w:t>
      </w:r>
      <w:r w:rsidR="00226A06">
        <w:t>19. veljače 2019</w:t>
      </w:r>
      <w:r w:rsidR="004018EB" w:rsidRPr="00610517">
        <w:t xml:space="preserve">. </w:t>
      </w:r>
      <w:r w:rsidR="002C192F">
        <w:t xml:space="preserve">godine </w:t>
      </w:r>
      <w:r w:rsidR="004018EB" w:rsidRPr="00610517">
        <w:t xml:space="preserve">predložio da se </w:t>
      </w:r>
      <w:r w:rsidR="00226A06">
        <w:t xml:space="preserve">pozovu </w:t>
      </w:r>
      <w:r w:rsidR="00C979C8">
        <w:t xml:space="preserve">ISTO grupa  d.d. sa sjedištem u Varaždinu, Augusta Šenoe 4-6, OIB: </w:t>
      </w:r>
      <w:r w:rsidR="00C979C8" w:rsidRPr="00CF6FDB">
        <w:t xml:space="preserve">78858201330, </w:t>
      </w:r>
      <w:r w:rsidR="00C979C8">
        <w:t xml:space="preserve"> </w:t>
      </w:r>
      <w:r w:rsidR="00C979C8" w:rsidRPr="00CF6FDB">
        <w:t xml:space="preserve">Industrogradnja </w:t>
      </w:r>
      <w:r w:rsidR="00C979C8">
        <w:t>d.d. sa sjedištem u Varaždinu, Augusta Šenoe 4-6, OIB:</w:t>
      </w:r>
      <w:r w:rsidR="00C979C8" w:rsidRPr="00CF6FDB">
        <w:rPr>
          <w:rFonts w:cs="Arial" w:hAnsi="Arial" w:ascii="Arial"/>
        </w:rPr>
        <w:t xml:space="preserve"> </w:t>
      </w:r>
      <w:r w:rsidR="00C979C8" w:rsidRPr="00CF6FDB">
        <w:t xml:space="preserve">03714155365 </w:t>
      </w:r>
      <w:r w:rsidR="00C979C8">
        <w:t xml:space="preserve">i ISTO d.d. u stečaju sa sjedištem u Varaždinu, Augusta Šenoe 4-6, OIB: </w:t>
      </w:r>
      <w:r w:rsidR="00C979C8" w:rsidRPr="00CF6FDB">
        <w:t>88502209643</w:t>
      </w:r>
      <w:r w:rsidR="00C979C8">
        <w:t xml:space="preserve"> </w:t>
      </w:r>
      <w:r w:rsidR="004018EB" w:rsidRPr="00610517">
        <w:t>radi preuzimanja postupka.</w:t>
      </w:r>
    </w:p>
    <w:p w:rsidRDefault="004018EB" w:rsidP="004C1711" w:rsidR="00C93B92" w:rsidRPr="00610517">
      <w:pPr>
        <w:ind w:firstLine="708"/>
        <w:jc w:val="both"/>
      </w:pPr>
      <w:r w:rsidRPr="00610517">
        <w:t>Prema odredbi čl. 215.</w:t>
      </w:r>
      <w:r w:rsidR="00CF6FDB">
        <w:t xml:space="preserve"> </w:t>
      </w:r>
      <w:r w:rsidRPr="00610517">
        <w:t xml:space="preserve">st.1. </w:t>
      </w:r>
      <w:r w:rsidR="00CF6FDB">
        <w:t xml:space="preserve"> </w:t>
      </w:r>
      <w:r w:rsidRPr="00610517">
        <w:t xml:space="preserve">Zakona o parničnom postupku (NN 25/13), postupak koji je </w:t>
      </w:r>
      <w:r w:rsidR="002C192F">
        <w:t>prekinut iz razloga navedenih u</w:t>
      </w:r>
      <w:r w:rsidRPr="00610517">
        <w:t xml:space="preserve"> čl. 212. toč.1.</w:t>
      </w:r>
      <w:r w:rsidR="002C192F">
        <w:t xml:space="preserve"> </w:t>
      </w:r>
      <w:r w:rsidRPr="00610517">
        <w:t>do</w:t>
      </w:r>
      <w:r w:rsidR="00C979C8">
        <w:t xml:space="preserve"> </w:t>
      </w:r>
      <w:r w:rsidRPr="00610517">
        <w:t>5. Zakona o parničnom postupku nastavit će se kad nasljednik ili skrbnik ostavštine, novi zakonski zastupnik, stečajni upravitelj ili pravni slijednici pravne osobe preuzmu postupak ili kad ih sud na prijedlog protivne strane ili po službenoj dužnosti pozove da to učine.</w:t>
      </w:r>
    </w:p>
    <w:p w:rsidRDefault="00C93B92" w:rsidP="00492BEC" w:rsidR="00492BEC" w:rsidRPr="00610517">
      <w:pPr>
        <w:jc w:val="both"/>
      </w:pPr>
      <w:r w:rsidRPr="00610517">
        <w:tab/>
        <w:t>Slijedom navedenog, odlučeno je kao u izreci.</w:t>
      </w:r>
    </w:p>
    <w:p w:rsidRDefault="00C93B92" w:rsidP="00492BEC" w:rsidR="00C93B92" w:rsidRPr="00610517">
      <w:pPr>
        <w:jc w:val="both"/>
      </w:pPr>
    </w:p>
    <w:p w:rsidRDefault="004C1711" w:rsidP="002C192F" w:rsidR="00226A06">
      <w:pPr>
        <w:jc w:val="center"/>
      </w:pPr>
      <w:r w:rsidRPr="00610517">
        <w:t xml:space="preserve">U Zagrebu, </w:t>
      </w:r>
      <w:r w:rsidR="00F44EB5">
        <w:t>0</w:t>
      </w:r>
      <w:r w:rsidR="00CF6FDB">
        <w:t>5. ožujka 2019. godine</w:t>
      </w:r>
    </w:p>
    <w:p w:rsidRDefault="00226A06" w:rsidP="00226A06" w:rsidR="00226A06">
      <w:pPr>
        <w:ind w:firstLine="708" w:left="2832"/>
        <w:jc w:val="both"/>
      </w:pPr>
    </w:p>
    <w:p w:rsidRDefault="004C1711" w:rsidP="00226A06" w:rsidR="004C1711" w:rsidRPr="00610517">
      <w:pPr>
        <w:ind w:firstLine="708" w:left="2832"/>
        <w:jc w:val="right"/>
      </w:pPr>
      <w:r w:rsidRPr="00610517">
        <w:t>Sudac:</w:t>
      </w:r>
    </w:p>
    <w:p w:rsidRDefault="004C1711" w:rsidP="00226A06" w:rsidR="004C1711" w:rsidRPr="00610517">
      <w:pPr>
        <w:ind w:firstLine="708"/>
        <w:jc w:val="right"/>
      </w:pPr>
      <w:r w:rsidRPr="00610517">
        <w:tab/>
      </w:r>
      <w:r w:rsidRPr="00610517">
        <w:tab/>
      </w:r>
      <w:r w:rsidRPr="00610517">
        <w:tab/>
        <w:t xml:space="preserve">                                                 Kristina Trtanj Vukoja</w:t>
      </w:r>
      <w:r w:rsidR="00632C04">
        <w:t>, v.r.</w:t>
      </w:r>
    </w:p>
    <w:p w:rsidRDefault="00A43FE2" w:rsidP="004C1711" w:rsidR="00A43FE2" w:rsidRPr="00610517">
      <w:pPr>
        <w:jc w:val="both"/>
      </w:pPr>
    </w:p>
    <w:p w:rsidRDefault="004C1711" w:rsidP="004C1711" w:rsidR="004C1711" w:rsidRPr="00610517">
      <w:pPr>
        <w:jc w:val="both"/>
      </w:pPr>
      <w:r w:rsidRPr="00610517">
        <w:t>POUKA O PRAVNOM LIJEKU:</w:t>
      </w:r>
    </w:p>
    <w:p w:rsidRDefault="004C1711" w:rsidP="004C1711" w:rsidR="004C1711" w:rsidRPr="00610517">
      <w:pPr>
        <w:jc w:val="both"/>
      </w:pPr>
      <w:r w:rsidRPr="00610517">
        <w:rPr>
          <w:bCs/>
        </w:rPr>
        <w:t xml:space="preserve">Protiv ovog rješenja nezadovoljna stranka ima pravo žalbe Županijskom sudu. </w:t>
      </w:r>
      <w:r w:rsidRPr="00610517">
        <w:t xml:space="preserve">Žalba se podnosi pismeno putem ovog suda, u 3 istovjetna primjerka, u roku od 8 dana, od dana dostave prijepisa ovog rješenja. </w:t>
      </w:r>
    </w:p>
    <w:p w:rsidRDefault="004C1711" w:rsidP="004C1711" w:rsidR="004C1711" w:rsidRPr="00610517">
      <w:pPr>
        <w:jc w:val="both"/>
      </w:pPr>
    </w:p>
    <w:p w:rsidRDefault="004C1711" w:rsidP="004C1711" w:rsidR="004C1711" w:rsidRPr="00610517">
      <w:pPr>
        <w:jc w:val="both"/>
      </w:pPr>
      <w:r w:rsidRPr="00610517">
        <w:t>Dna:</w:t>
      </w:r>
    </w:p>
    <w:p w:rsidRDefault="004C1711" w:rsidP="004C1711" w:rsidR="004C1711" w:rsidRPr="00610517">
      <w:pPr>
        <w:jc w:val="both"/>
      </w:pPr>
      <w:r w:rsidRPr="00610517">
        <w:t>- pun. tužitelja</w:t>
      </w:r>
    </w:p>
    <w:p w:rsidRDefault="004C1711" w:rsidP="004C1711" w:rsidR="00CF6FDB">
      <w:pPr>
        <w:jc w:val="both"/>
      </w:pPr>
      <w:r w:rsidRPr="00610517">
        <w:t xml:space="preserve">- </w:t>
      </w:r>
      <w:r w:rsidR="00CF6FDB">
        <w:t xml:space="preserve">ISTO grupa  d.d. sa sjedištem u Varaždinu, Augusta Šenoe 4-6, </w:t>
      </w:r>
    </w:p>
    <w:p w:rsidRDefault="00CF6FDB" w:rsidP="004C1711" w:rsidR="00CF6FDB">
      <w:pPr>
        <w:jc w:val="both"/>
      </w:pPr>
      <w:r>
        <w:t xml:space="preserve">- </w:t>
      </w:r>
      <w:r w:rsidRPr="00CF6FDB">
        <w:t xml:space="preserve">Industrogradnja </w:t>
      </w:r>
      <w:r>
        <w:t xml:space="preserve">d.d. sa sjedištem u Varaždinu, Augusta Šenoe 4-6, </w:t>
      </w:r>
    </w:p>
    <w:p w:rsidRDefault="00CF6FDB" w:rsidP="004C1711" w:rsidR="00A43FE2" w:rsidRPr="00610517">
      <w:pPr>
        <w:jc w:val="both"/>
      </w:pPr>
      <w:r>
        <w:t>- ISTO d.d. u stečaju sa sjedištem u Varaždinu, Augusta Šenoe 4-6</w:t>
      </w:r>
    </w:p>
    <w:p w:rsidRDefault="00226A06" w:rsidP="004C1711" w:rsidR="00226A06">
      <w:pPr>
        <w:rPr>
          <w:bCs/>
        </w:rPr>
      </w:pPr>
    </w:p>
    <w:p w:rsidRDefault="00632C04" w:rsidP="004C1711" w:rsidR="00632C04">
      <w:pPr>
        <w:rPr>
          <w:bCs/>
        </w:rPr>
      </w:pPr>
    </w:p>
    <w:p w:rsidRDefault="00632C04" w:rsidP="00504125" w:rsidR="00632C04">
      <w:pPr>
        <w:jc w:val="center"/>
      </w:pPr>
      <w:r>
        <w:t>Za točnost otpravka - ovlašteni službenik:</w:t>
      </w:r>
    </w:p>
    <w:p w:rsidRDefault="00632C04" w:rsidP="00504125" w:rsidR="00632C04">
      <w:pPr>
        <w:jc w:val="center"/>
      </w:pPr>
      <w:r>
        <w:t>Tamara Filipec</w:t>
      </w:r>
    </w:p>
    <w:p w:rsidRDefault="00632C04" w:rsidP="004C1711" w:rsidR="00632C04">
      <w:pPr>
        <w:rPr>
          <w:bCs/>
        </w:rPr>
      </w:pPr>
    </w:p>
    <w:sectPr w:rsidSect="00CF6FDB" w:rsidR="00632C04">
      <w:headerReference w:type="default" r:id="rId9"/>
      <w:pgSz w:h="16838" w:w="11906"/>
      <w:pgMar w:gutter="0" w:footer="709" w:header="850" w:left="1418" w:bottom="1418" w:right="1418"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88A" w:rsidR="0089188A">
      <w:r>
        <w:separator/>
      </w:r>
    </w:p>
  </w:endnote>
  <w:endnote w:id="0" w:type="continuationSeparator">
    <w:p w:rsidRDefault="0089188A" w:rsidR="00891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88A" w:rsidR="0089188A">
      <w:r>
        <w:separator/>
      </w:r>
    </w:p>
  </w:footnote>
  <w:footnote w:id="0" w:type="continuationSeparator">
    <w:p w:rsidRDefault="0089188A" w:rsidR="00891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092010"/>
      <w:docPartObj>
        <w:docPartGallery w:val="Page Numbers (Top of Page)"/>
        <w:docPartUnique/>
      </w:docPartObj>
    </w:sdtPr>
    <w:sdtEndPr/>
    <w:sdtContent>
      <w:p w:rsidRDefault="00610517" w:rsidR="00610517">
        <w:pPr>
          <w:pStyle w:val="Zaglavlje"/>
          <w:jc w:val="center"/>
        </w:pPr>
        <w:r>
          <w:fldChar w:fldCharType="begin"/>
        </w:r>
        <w:r>
          <w:instrText>PAGE   \* MERGEFORMAT</w:instrText>
        </w:r>
        <w:r>
          <w:fldChar w:fldCharType="separate"/>
        </w:r>
        <w:r w:rsidR="00632C04">
          <w:rPr>
            <w:noProof/>
          </w:rPr>
          <w:t>2</w:t>
        </w:r>
        <w:r>
          <w:fldChar w:fldCharType="end"/>
        </w:r>
      </w:p>
    </w:sdtContent>
  </w:sdt>
  <w:p w:rsidRDefault="00CF6FDB" w:rsidP="00CF6FDB" w:rsidR="00CF6FDB">
    <w:pPr>
      <w:ind w:firstLine="708" w:right="-51"/>
      <w:jc w:val="right"/>
    </w:pPr>
    <w:r>
      <w:t>Poslovni broj: 14 Pr-8640/2014-42</w:t>
    </w:r>
  </w:p>
  <w:p w:rsidRDefault="00F76E4E" w:rsidP="00CF6FDB" w:rsidR="00F76E4E" w:rsidRPr="00CE2948">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7"/>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2BEC"/>
    <w:rsid w:val="00070B86"/>
    <w:rsid w:val="000F221D"/>
    <w:rsid w:val="00132DC0"/>
    <w:rsid w:val="00213130"/>
    <w:rsid w:val="00226A06"/>
    <w:rsid w:val="00266326"/>
    <w:rsid w:val="002A6DC8"/>
    <w:rsid w:val="002C192F"/>
    <w:rsid w:val="003556A2"/>
    <w:rsid w:val="00383AE5"/>
    <w:rsid w:val="003D56D3"/>
    <w:rsid w:val="004018EB"/>
    <w:rsid w:val="00402CAD"/>
    <w:rsid w:val="00411454"/>
    <w:rsid w:val="00426FD1"/>
    <w:rsid w:val="00462294"/>
    <w:rsid w:val="004710DA"/>
    <w:rsid w:val="00492BEC"/>
    <w:rsid w:val="004C1711"/>
    <w:rsid w:val="006066E5"/>
    <w:rsid w:val="00610517"/>
    <w:rsid w:val="00632C04"/>
    <w:rsid w:val="00730B6E"/>
    <w:rsid w:val="007655BF"/>
    <w:rsid w:val="00774655"/>
    <w:rsid w:val="007A203E"/>
    <w:rsid w:val="00887D15"/>
    <w:rsid w:val="0089188A"/>
    <w:rsid w:val="008C11DB"/>
    <w:rsid w:val="008E519D"/>
    <w:rsid w:val="00947102"/>
    <w:rsid w:val="009D78B1"/>
    <w:rsid w:val="00A01685"/>
    <w:rsid w:val="00A27E7F"/>
    <w:rsid w:val="00A43FE2"/>
    <w:rsid w:val="00AE1864"/>
    <w:rsid w:val="00BC75DC"/>
    <w:rsid w:val="00BD06A2"/>
    <w:rsid w:val="00C9107D"/>
    <w:rsid w:val="00C93B92"/>
    <w:rsid w:val="00C979C8"/>
    <w:rsid w:val="00CE2948"/>
    <w:rsid w:val="00CF6FDB"/>
    <w:rsid w:val="00D122C1"/>
    <w:rsid w:val="00D45CE3"/>
    <w:rsid w:val="00D738E3"/>
    <w:rsid w:val="00DC51C7"/>
    <w:rsid w:val="00DE74A8"/>
    <w:rsid w:val="00EB07C8"/>
    <w:rsid w:val="00F44EB5"/>
    <w:rsid w:val="00F72897"/>
    <w:rsid w:val="00F76E4E"/>
    <w:rsid w:val="00FD2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02CAD"/>
    <w:rPr>
      <w:rFonts w:cs="Tahoma" w:hAnsi="Tahoma" w:ascii="Tahoma"/>
      <w:sz w:val="16"/>
      <w:szCs w:val="16"/>
    </w:rPr>
  </w:style>
  <w:style w:styleId="Tijeloteksta" w:type="paragraph">
    <w:name w:val="Body Text"/>
    <w:basedOn w:val="Normal"/>
    <w:rsid w:val="004C1711"/>
    <w:rPr>
      <w:rFonts w:hAnsi="Arial" w:ascii="Arial"/>
      <w:sz w:val="22"/>
      <w:szCs w:val="20"/>
      <w:lang w:val="de-DE"/>
    </w:rPr>
  </w:style>
  <w:style w:styleId="Zaglavlje" w:type="paragraph">
    <w:name w:val="header"/>
    <w:basedOn w:val="Normal"/>
    <w:link w:val="ZaglavljeChar"/>
    <w:uiPriority w:val="99"/>
    <w:rsid w:val="004C1711"/>
    <w:pPr>
      <w:tabs>
        <w:tab w:pos="4703" w:val="center"/>
        <w:tab w:pos="9406" w:val="right"/>
      </w:tabs>
    </w:pPr>
  </w:style>
  <w:style w:styleId="Podnoje" w:type="paragraph">
    <w:name w:val="footer"/>
    <w:basedOn w:val="Normal"/>
    <w:rsid w:val="004C1711"/>
    <w:pPr>
      <w:tabs>
        <w:tab w:pos="4703" w:val="center"/>
        <w:tab w:pos="9406" w:val="right"/>
      </w:tabs>
    </w:pPr>
  </w:style>
  <w:style w:customStyle="true" w:styleId="ZaglavljeChar" w:type="character">
    <w:name w:val="Zaglavlje Char"/>
    <w:basedOn w:val="Zadanifontodlomka"/>
    <w:link w:val="Zaglavlje"/>
    <w:uiPriority w:val="99"/>
    <w:rsid w:val="00610517"/>
    <w:rPr>
      <w:sz w:val="24"/>
      <w:szCs w:val="24"/>
    </w:rPr>
  </w:style>
  <w:style w:styleId="Tekstrezerviranogmjesta" w:type="character">
    <w:name w:val="Placeholder Text"/>
    <w:basedOn w:val="Zadanifontodlomka"/>
    <w:uiPriority w:val="99"/>
    <w:semiHidden/>
    <w:rsid w:val="00632C04"/>
    <w:rPr>
      <w:color w:val="808080"/>
      <w:bdr w:space="0" w:sz="0" w:color="auto" w:val="none"/>
      <w:shd w:fill="auto" w:color="auto" w:val="clear"/>
    </w:rPr>
  </w:style>
  <w:style w:customStyle="true" w:styleId="eSPISCCParagraphDefaultFont" w:type="character">
    <w:name w:val="eSPIS_CC_Paragraph Default Font"/>
    <w:basedOn w:val="Zadanifontodlomka"/>
    <w:rsid w:val="00632C0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32C0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2C0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2C0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02CAD"/>
    <w:rPr>
      <w:rFonts w:ascii="Tahoma" w:cs="Tahoma" w:hAnsi="Tahoma"/>
      <w:sz w:val="16"/>
      <w:szCs w:val="16"/>
    </w:rPr>
  </w:style>
  <w:style w:styleId="Tijeloteksta" w:type="paragraph">
    <w:name w:val="Body Text"/>
    <w:basedOn w:val="Normal"/>
    <w:rsid w:val="004C1711"/>
    <w:rPr>
      <w:rFonts w:ascii="Arial" w:hAnsi="Arial"/>
      <w:sz w:val="22"/>
      <w:szCs w:val="20"/>
      <w:lang w:val="de-DE"/>
    </w:rPr>
  </w:style>
  <w:style w:styleId="Zaglavlje" w:type="paragraph">
    <w:name w:val="header"/>
    <w:basedOn w:val="Normal"/>
    <w:link w:val="ZaglavljeChar"/>
    <w:uiPriority w:val="99"/>
    <w:rsid w:val="004C1711"/>
    <w:pPr>
      <w:tabs>
        <w:tab w:pos="4703" w:val="center"/>
        <w:tab w:pos="9406" w:val="right"/>
      </w:tabs>
    </w:pPr>
  </w:style>
  <w:style w:styleId="Podnoje" w:type="paragraph">
    <w:name w:val="footer"/>
    <w:basedOn w:val="Normal"/>
    <w:rsid w:val="004C1711"/>
    <w:pPr>
      <w:tabs>
        <w:tab w:pos="4703" w:val="center"/>
        <w:tab w:pos="9406" w:val="right"/>
      </w:tabs>
    </w:pPr>
  </w:style>
  <w:style w:customStyle="1" w:styleId="ZaglavljeChar" w:type="character">
    <w:name w:val="Zaglavlje Char"/>
    <w:basedOn w:val="Zadanifontodlomka"/>
    <w:link w:val="Zaglavlje"/>
    <w:uiPriority w:val="99"/>
    <w:rsid w:val="00610517"/>
    <w:rPr>
      <w:sz w:val="24"/>
      <w:szCs w:val="24"/>
    </w:rPr>
  </w:style>
  <w:style w:styleId="Tekstrezerviranogmjesta" w:type="character">
    <w:name w:val="Placeholder Text"/>
    <w:basedOn w:val="Zadanifontodlomka"/>
    <w:uiPriority w:val="99"/>
    <w:semiHidden/>
    <w:rsid w:val="00632C04"/>
    <w:rPr>
      <w:color w:val="808080"/>
      <w:bdr w:color="auto" w:space="0" w:sz="0" w:val="none"/>
      <w:shd w:color="auto" w:fill="auto" w:val="clear"/>
    </w:rPr>
  </w:style>
  <w:style w:customStyle="1" w:styleId="eSPISCCParagraphDefaultFont" w:type="character">
    <w:name w:val="eSPIS_CC_Paragraph Default Font"/>
    <w:basedOn w:val="Zadanifontodlomka"/>
    <w:rsid w:val="00632C0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32C0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2C0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2C0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Kristina</izvorni_sadrzaj>
    <derivirana_varijabla naziv="DomainObject.DonositeljOdluke.Ime_1">Kristina</derivirana_varijabla>
  </DomainObject.DonositeljOdluke.Ime>
  <DomainObject.DonositeljOdluke.Prezime>
    <izvorni_sadrzaj>Trtanj Vukoja</izvorni_sadrzaj>
    <derivirana_varijabla naziv="DomainObject.DonositeljOdluke.Prezime_1">Trtanj Vukoja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8640</izvorni_sadrzaj>
    <derivirana_varijabla naziv="DomainObject.Predmet.Broj_1">8640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2014.</izvorni_sadrzaj>
    <derivirana_varijabla naziv="DomainObject.Predmet.DatumOsnivanja_1">7.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siječnja 2017.</izvorni_sadrzaj>
    <derivirana_varijabla naziv="DomainObject.Predmet.DatumRjesavanja_1">4.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202000.00</izvorni_sadrzaj>
    <derivirana_varijabla naziv="DomainObject.Predmet.InicijalnaVrijednost_1">202000.00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REF 3, ISPLATA PLAĆE</izvorni_sadrzaj>
    <derivirana_varijabla naziv="DomainObject.Predmet.Opis_1">REF 3, ISPLATA PLAĆE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Pr-8640/2014</izvorni_sadrzaj>
    <derivirana_varijabla naziv="DomainObject.Predmet.OznakaBroj_1">Pr-8640/2014</derivirana_varijabla>
  </DomainObject.Predmet.OznakaBroj>
  <DomainObject.Predmet.OznakaBrojOptuznogAkta>
    <izvorni_sadrzaj/>
    <derivirana_varijabla naziv="DomainObject.Predmet.OznakaBrojOptuznogAkta_1"/>
  </DomainObject.Predmet.OznakaBrojOptuznogAkta>
  <DomainObject.Predmet.PredmetRijesio.Ime>
    <izvorni_sadrzaj>Kristina</izvorni_sadrzaj>
    <derivirana_varijabla naziv="DomainObject.Predmet.PredmetRijesio.Ime_1">Kristina</derivirana_varijabla>
  </DomainObject.Predmet.PredmetRijesio.Ime>
  <DomainObject.Predmet.PredmetRijesio.Oib>
    <izvorni_sadrzaj>39883681064</izvorni_sadrzaj>
    <derivirana_varijabla naziv="DomainObject.Predmet.PredmetRijesio.Oib_1">39883681064</derivirana_varijabla>
  </DomainObject.Predmet.PredmetRijesio.Oib>
  <DomainObject.Predmet.PredmetRijesio.Prezime>
    <izvorni_sadrzaj>Trtanj Vukoja</izvorni_sadrzaj>
    <derivirana_varijabla naziv="DomainObject.Predmet.PredmetRijesio.Prezime_1">Trtanj Vukoja</derivirana_varijabla>
  </DomainObject.Predmet.PredmetRijesio.Prezime>
  <DomainObject.Predmet.PrimjedbaSuca>
    <izvorni_sadrzaj/>
    <derivirana_varijabla naziv="DomainObject.Predmet.PrimjedbaSuca_1"/>
  </DomainObject.Predmet.PrimjedbaSuca>
  <DomainObject.Predmet.ProtustrankaFormated>
    <izvorni_sadrzaj>  INDUSTROGRADNJA GRUPA dioničko društvo zastupanog po punomoćniku Mirella Paola Frlan</izvorni_sadrzaj>
    <derivirana_varijabla naziv="DomainObject.Predmet.ProtustrankaFormated_1">  INDUSTROGRADNJA GRUPA dioničko društvo zastupanog po punomoćniku Mirella Paola Frlan</derivirana_varijabla>
  </DomainObject.Predmet.ProtustrankaFormated>
  <DomainObject.Predmet.ProtustrankaFormatedOIB>
    <izvorni_sadrzaj>  INDUSTROGRADNJA GRUPA dioničko društvo, OIB 19751350811 zastupanog po punomoćniku Mirella Paola Frlan</izvorni_sadrzaj>
    <derivirana_varijabla naziv="DomainObject.Predmet.ProtustrankaFormatedOIB_1">  INDUSTROGRADNJA GRUPA dioničko društvo, OIB 19751350811 zastupanog po punomoćniku Mirella Paola Frlan</derivirana_varijabla>
  </DomainObject.Predmet.ProtustrankaFormatedOIB>
  <DomainObject.Predmet.ProtustrankaFormatedWithAdress>
    <izvorni_sadrzaj> INDUSTROGRADNJA GRUPA dioničko društvo, Kennedyjev trg 2, Zagreb zastupanog po punomoćniku Mirella Paola Frlan</izvorni_sadrzaj>
    <derivirana_varijabla naziv="DomainObject.Predmet.ProtustrankaFormatedWithAdress_1"> INDUSTROGRADNJA GRUPA dioničko društvo, Kennedyjev trg 2, Zagreb zastupanog po punomoćniku Mirella Paola Frlan</derivirana_varijabla>
  </DomainObject.Predmet.ProtustrankaFormatedWithAdress>
  <DomainObject.Predmet.ProtustrankaFormatedWithAdressOIB>
    <izvorni_sadrzaj> INDUSTROGRADNJA GRUPA dioničko društvo, OIB 19751350811, Kennedyjev trg 2, Zagreb zastupanog po punomoćniku Mirella Paola Frlan</izvorni_sadrzaj>
    <derivirana_varijabla naziv="DomainObject.Predmet.ProtustrankaFormatedWithAdressOIB_1"> INDUSTROGRADNJA GRUPA dioničko društvo, OIB 19751350811, Kennedyjev trg 2, Zagreb zastupanog po punomoćniku Mirella Paola Frlan</derivirana_varijabla>
  </DomainObject.Predmet.ProtustrankaFormatedWithAdressOIB>
  <DomainObject.Predmet.ProtustrankaWithAdress>
    <izvorni_sadrzaj>INDUSTROGRADNJA GRUPA dioničko društvo Kennedyjev trg 2, Zagreb</izvorni_sadrzaj>
    <derivirana_varijabla naziv="DomainObject.Predmet.ProtustrankaWithAdress_1">INDUSTROGRADNJA GRUPA dioničko društvo Kennedyjev trg 2, Zagreb</derivirana_varijabla>
  </DomainObject.Predmet.ProtustrankaWithAdress>
  <DomainObject.Predmet.ProtustrankaWithAdressOIB>
    <izvorni_sadrzaj>INDUSTROGRADNJA GRUPA dioničko društvo, OIB 19751350811, Kennedyjev trg 2, Zagreb</izvorni_sadrzaj>
    <derivirana_varijabla naziv="DomainObject.Predmet.ProtustrankaWithAdressOIB_1">INDUSTROGRADNJA GRUPA dioničko društvo, OIB 19751350811, Kennedyjev trg 2, Zagreb</derivirana_varijabla>
  </DomainObject.Predmet.ProtustrankaWithAdressOIB>
  <DomainObject.Predmet.ProtustrankaNazivFormated>
    <izvorni_sadrzaj>INDUSTROGRADNJA GRUPA dioničko društvo</izvorni_sadrzaj>
    <derivirana_varijabla naziv="DomainObject.Predmet.ProtustrankaNazivFormated_1">INDUSTROGRADNJA GRUPA dioničko društvo</derivirana_varijabla>
  </DomainObject.Predmet.ProtustrankaNazivFormated>
  <DomainObject.Predmet.ProtustrankaNazivFormatedOIB>
    <izvorni_sadrzaj>INDUSTROGRADNJA GRUPA dioničko društvo, OIB 19751350811</izvorni_sadrzaj>
    <derivirana_varijabla naziv="DomainObject.Predmet.ProtustrankaNazivFormatedOIB_1">INDUSTROGRADNJA GRUPA dioničko društvo, OIB 19751350811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318/III</izvorni_sadrzaj>
    <derivirana_varijabla naziv="DomainObject.Predmet.Referada.Prostorija.Naziv_1">Soba 318/III</derivirana_varijabla>
  </DomainObject.Predmet.Referada.Prostorija.Naziv>
  <DomainObject.Predmet.Referada.Prostorija.Oznaka>
    <izvorni_sadrzaj>318/III</izvorni_sadrzaj>
    <derivirana_varijabla naziv="DomainObject.Predmet.Referada.Prostorija.Oznaka_1">318/III</derivirana_varijabla>
  </DomainObject.Predmet.Referada.Prostorija.Oznaka>
  <DomainObject.Predmet.Referada.Sud.Naziv>
    <izvorni_sadrzaj>Općinski radni sud u Zagrebu</izvorni_sadrzaj>
    <derivirana_varijabla naziv="DomainObject.Predmet.Referada.Sud.Naziv_1">Općinski radni sud u Zagrebu</derivirana_varijabla>
  </DomainObject.Predmet.Referada.Sud.Naziv>
  <DomainObject.Predmet.Referada.Sudac>
    <izvorni_sadrzaj>Kristina Trtanj Vukoja</izvorni_sadrzaj>
    <derivirana_varijabla naziv="DomainObject.Predmet.Referada.Sudac_1">Kristina Trtanj Vukoja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Dajana Đurin zastupane po punomoćniku Ivan Vrdoljak; Senija Demirović zastupane po punomoćniku Ivan Vrdoljak; Zlatko Dumenčić zastupanog po punomoćniku Ivan Vrdoljak; Ivan Grgurinović zastupanog po punomoćniku Ivan Vrdoljak; Borivoj Paulik zastupanog po punomoćniku Ivan Vrdoljak; Zdravko Jakelić zastupanog po punomoćniku Ivan Vrdoljak; Vesna Jandrečić zastupane po punomoćniku Ivan Vrdoljak; Slavica Josipović Kulić zastupane po punomoćniku Ivan Vrdoljak; Sadka Korlat zastupane po punomoćniku Ivan Vrdoljak; Javor Lauc zastupanog po punomoćniku Ivan Vrdoljak; Drago Markotić zastupanog po punomoćniku Ivan Vrdoljak; Milan Margeta zastupanog po punomoćniku Ivan Vrdoljak; Ante Marijanović zastupanog po punomoćniku Ivan Vrdoljak; Slobodan Mišetić zastupanog po punomoćniku Ivan Vrdoljak; Mara Mrkonja zastupane po punomoćniku Ivan Vrdoljak; Tomo Orlović zastupanog po punomoćniku Ivan Vrdoljak; Miroslav Paradžik zastupanog po punomoćniku Ivan Vrdoljak; Katica Petretić zastupane po punomoćniku Ivan Vrdoljak; Nevenka Pečić zastupane po punomoćniku Ivan Vrdoljak; Ivan Perica zastupanog po punomoćniku Ivan Vrdoljak; Ivan Raspudić zastupanog po punomoćniku Ivan Vrdoljak; Štefica Radović zastupane po punomoćniku Ivan Vrdoljak; Višnja Ričko zastupane po punomoćniku Ivan Vrdoljak; Zlatko Štimac zastupanog po punomoćniku Ivan Vrdoljak; Igor Slunski zastupanog po punomoćniku Ivan Vrdoljak; Miljenka Troskot zastupane po punomoćniku Ivan Vrdoljak; Željko Žužić zastupanog po punomoćniku Ivan Vrdoljak; Ljuba Dubovečak zastupane po punomoćniku Ivan Vrdoljak; Nikola Vukušić zastupanog po punomoćniku Ivan Vrdoljak; Lidija Deverić zastupane po punomoćniku Ivan Vrdoljak; Agata Ponjan zastupane po punomoćniku Ivan Vrdoljak; Božica Škalec zastupane po punomoćniku Ivan Vrdoljak; Ivo Sudar zastupanog po punomoćniku Ivan Vrdoljak</izvorni_sadrzaj>
    <derivirana_varijabla naziv="DomainObject.Predmet.StrankaFormated_1">  Dajana Đurin zastupane po punomoćniku Ivan Vrdoljak; Senija Demirović zastupane po punomoćniku Ivan Vrdoljak; Zlatko Dumenčić zastupanog po punomoćniku Ivan Vrdoljak; Ivan Grgurinović zastupanog po punomoćniku Ivan Vrdoljak; Borivoj Paulik zastupanog po punomoćniku Ivan Vrdoljak; Zdravko Jakelić zastupanog po punomoćniku Ivan Vrdoljak; Vesna Jandrečić zastupane po punomoćniku Ivan Vrdoljak; Slavica Josipović Kulić zastupane po punomoćniku Ivan Vrdoljak; Sadka Korlat zastupane po punomoćniku Ivan Vrdoljak; Javor Lauc zastupanog po punomoćniku Ivan Vrdoljak; Drago Markotić zastupanog po punomoćniku Ivan Vrdoljak; Milan Margeta zastupanog po punomoćniku Ivan Vrdoljak; Ante Marijanović zastupanog po punomoćniku Ivan Vrdoljak; Slobodan Mišetić zastupanog po punomoćniku Ivan Vrdoljak; Mara Mrkonja zastupane po punomoćniku Ivan Vrdoljak; Tomo Orlović zastupanog po punomoćniku Ivan Vrdoljak; Miroslav Paradžik zastupanog po punomoćniku Ivan Vrdoljak; Katica Petretić zastupane po punomoćniku Ivan Vrdoljak; Nevenka Pečić zastupane po punomoćniku Ivan Vrdoljak; Ivan Perica zastupanog po punomoćniku Ivan Vrdoljak; Ivan Raspudić zastupanog po punomoćniku Ivan Vrdoljak; Štefica Radović zastupane po punomoćniku Ivan Vrdoljak; Višnja Ričko zastupane po punomoćniku Ivan Vrdoljak; Zlatko Štimac zastupanog po punomoćniku Ivan Vrdoljak; Igor Slunski zastupanog po punomoćniku Ivan Vrdoljak; Miljenka Troskot zastupane po punomoćniku Ivan Vrdoljak; Željko Žužić zastupanog po punomoćniku Ivan Vrdoljak; Ljuba Dubovečak zastupane po punomoćniku Ivan Vrdoljak; Nikola Vukušić zastupanog po punomoćniku Ivan Vrdoljak; Lidija Deverić zastupane po punomoćniku Ivan Vrdoljak; Agata Ponjan zastupane po punomoćniku Ivan Vrdoljak; Božica Škalec zastupane po punomoćniku Ivan Vrdoljak; Ivo Sudar zastupanog po punomoćniku Ivan Vrdoljak</derivirana_varijabla>
  </DomainObject.Predmet.StrankaFormated>
  <DomainObject.Predmet.StrankaFormatedOIB>
    <izvorni_sadrzaj>  Dajana Đurin, OIB 20632217031 zastupane po punomoćniku Ivan Vrdoljak; Senija Demirović, OIB 42856226375 zastupane po punomoćniku Ivan Vrdoljak; Zlatko Dumenčić, OIB 89315524077 zastupanog po punomoćniku Ivan Vrdoljak; Ivan Grgurinović, OIB 54094431283 zastupanog po punomoćniku Ivan Vrdoljak; Borivoj Paulik, OIB 90308804993 zastupanog po punomoćniku Ivan Vrdoljak; Zdravko Jakelić, OIB 32525019410 zastupanog po punomoćniku Ivan Vrdoljak; Vesna Jandrečić, OIB 87825966785 zastupane po punomoćniku Ivan Vrdoljak; Slavica Josipović Kulić, OIB 61403210271 zastupane po punomoćniku Ivan Vrdoljak; Sadka Korlat, OIB 05785879205 zastupane po punomoćniku Ivan Vrdoljak; Javor Lauc, OIB 76026106399 zastupanog po punomoćniku Ivan Vrdoljak; Drago Markotić, OIB 49049063069 zastupanog po punomoćniku Ivan Vrdoljak; Milan Margeta, OIB 89173906784 zastupanog po punomoćniku Ivan Vrdoljak; Ante Marijanović, OIB 76509530123 zastupanog po punomoćniku Ivan Vrdoljak; Slobodan Mišetić, OIB 57236356095 zastupanog po punomoćniku Ivan Vrdoljak; Mara Mrkonja, OIB 16337140631 zastupane po punomoćniku Ivan Vrdoljak; Tomo Orlović, OIB 79120735319 zastupanog po punomoćniku Ivan Vrdoljak; Miroslav Paradžik, OIB 42163740538 zastupanog po punomoćniku Ivan Vrdoljak; Katica Petretić, OIB 78297961700 zastupane po punomoćniku Ivan Vrdoljak; Nevenka Pečić, OIB 28362981963 zastupane po punomoćniku Ivan Vrdoljak; Ivan Perica, OIB 82111576430 zastupanog po punomoćniku Ivan Vrdoljak; Ivan Raspudić, OIB 27981667473 zastupanog po punomoćniku Ivan Vrdoljak; Štefica Radović, OIB 73383954618 zastupane po punomoćniku Ivan Vrdoljak; Višnja Ričko, OIB 70165306410 zastupane po punomoćniku Ivan Vrdoljak; Zlatko Štimac, OIB 96374813277 zastupanog po punomoćniku Ivan Vrdoljak; Igor Slunski, OIB 64669124971 zastupanog po punomoćniku Ivan Vrdoljak; Miljenka Troskot, OIB 08735593860 zastupane po punomoćniku Ivan Vrdoljak; Željko Žužić, OIB 95791812072 zastupanog po punomoćniku Ivan Vrdoljak; Ljuba Dubovečak, OIB 62718699536 zastupane po punomoćniku Ivan Vrdoljak; Nikola Vukušić, OIB 58171289034 zastupanog po punomoćniku Ivan Vrdoljak; Lidija Deverić, OIB 62960547678 zastupane po punomoćniku Ivan Vrdoljak; Agata Ponjan, OIB 56342063125 zastupane po punomoćniku Ivan Vrdoljak; Božica Škalec, OIB 18785239979 zastupane po punomoćniku Ivan Vrdoljak; Ivo Sudar, OIB 60565543535 zastupanog po punomoćniku Ivan Vrdoljak</izvorni_sadrzaj>
    <derivirana_varijabla naziv="DomainObject.Predmet.StrankaFormatedOIB_1">  Dajana Đurin, OIB 20632217031 zastupane po punomoćniku Ivan Vrdoljak; Senija Demirović, OIB 42856226375 zastupane po punomoćniku Ivan Vrdoljak; Zlatko Dumenčić, OIB 89315524077 zastupanog po punomoćniku Ivan Vrdoljak; Ivan Grgurinović, OIB 54094431283 zastupanog po punomoćniku Ivan Vrdoljak; Borivoj Paulik, OIB 90308804993 zastupanog po punomoćniku Ivan Vrdoljak; Zdravko Jakelić, OIB 32525019410 zastupanog po punomoćniku Ivan Vrdoljak; Vesna Jandrečić, OIB 87825966785 zastupane po punomoćniku Ivan Vrdoljak; Slavica Josipović Kulić, OIB 61403210271 zastupane po punomoćniku Ivan Vrdoljak; Sadka Korlat, OIB 05785879205 zastupane po punomoćniku Ivan Vrdoljak; Javor Lauc, OIB 76026106399 zastupanog po punomoćniku Ivan Vrdoljak; Drago Markotić, OIB 49049063069 zastupanog po punomoćniku Ivan Vrdoljak; Milan Margeta, OIB 89173906784 zastupanog po punomoćniku Ivan Vrdoljak; Ante Marijanović, OIB 76509530123 zastupanog po punomoćniku Ivan Vrdoljak; Slobodan Mišetić, OIB 57236356095 zastupanog po punomoćniku Ivan Vrdoljak; Mara Mrkonja, OIB 16337140631 zastupane po punomoćniku Ivan Vrdoljak; Tomo Orlović, OIB 79120735319 zastupanog po punomoćniku Ivan Vrdoljak; Miroslav Paradžik, OIB 42163740538 zastupanog po punomoćniku Ivan Vrdoljak; Katica Petretić, OIB 78297961700 zastupane po punomoćniku Ivan Vrdoljak; Nevenka Pečić, OIB 28362981963 zastupane po punomoćniku Ivan Vrdoljak; Ivan Perica, OIB 82111576430 zastupanog po punomoćniku Ivan Vrdoljak; Ivan Raspudić, OIB 27981667473 zastupanog po punomoćniku Ivan Vrdoljak; Štefica Radović, OIB 73383954618 zastupane po punomoćniku Ivan Vrdoljak; Višnja Ričko, OIB 70165306410 zastupane po punomoćniku Ivan Vrdoljak; Zlatko Štimac, OIB 96374813277 zastupanog po punomoćniku Ivan Vrdoljak; Igor Slunski, OIB 64669124971 zastupanog po punomoćniku Ivan Vrdoljak; Miljenka Troskot, OIB 08735593860 zastupane po punomoćniku Ivan Vrdoljak; Željko Žužić, OIB 95791812072 zastupanog po punomoćniku Ivan Vrdoljak; Ljuba Dubovečak, OIB 62718699536 zastupane po punomoćniku Ivan Vrdoljak; Nikola Vukušić, OIB 58171289034 zastupanog po punomoćniku Ivan Vrdoljak; Lidija Deverić, OIB 62960547678 zastupane po punomoćniku Ivan Vrdoljak; Agata Ponjan, OIB 56342063125 zastupane po punomoćniku Ivan Vrdoljak; Božica Škalec, OIB 18785239979 zastupane po punomoćniku Ivan Vrdoljak; Ivo Sudar, OIB 60565543535 zastupanog po punomoćniku Ivan Vrdoljak</derivirana_varijabla>
  </DomainObject.Predmet.StrankaFormatedOIB>
  <DomainObject.Predmet.StrankaFormatedWithAdress>
    <izvorni_sadrzaj> Dajana Đurin, BELEČKA 10, 10000 Zagreb zastupane po punomoćniku Ivan Vrdoljak; Senija Demirović, Antuna Stipančića 27, 10000 Zagreb zastupane po punomoćniku Ivan Vrdoljak; Zlatko Dumenčić, Svetonedjeljska Cesta 44, 10431 Brezje zastupanog po punomoćniku Ivan Vrdoljak; Ivan Grgurinović, Vida Došena 26, 10000 Zagreb zastupanog po punomoćniku Ivan Vrdoljak; Borivoj Paulik, Medvedgradska 15, 10000 Zagreb zastupanog po punomoćniku Ivan Vrdoljak; Zdravko Jakelić, Kustošijski Venec 7, 10000 Zagreb zastupanog po punomoćniku Ivan Vrdoljak; Vesna Jandrečić, Topolje 20, 10431 Novaki zastupane po punomoćniku Ivan Vrdoljak; Slavica Josipović Kulić, Savska Cesta 82, 10000 Zagreb zastupane po punomoćniku Ivan Vrdoljak; Sadka Korlat, Dragutina Golika 30, 10000 Zagreb zastupane po punomoćniku Ivan Vrdoljak; Javor Lauc, Kneza Porina 14, 10410 Velika Gorica zastupanog po punomoćniku Ivan Vrdoljak; Drago Markotić, Predraga Heruca 16, 10000 Zagreb zastupanog po punomoćniku Ivan Vrdoljak; Milan Margeta, Luke Kaliterne 15, 10000 Zagreb zastupanog po punomoćniku Ivan Vrdoljak; Ante Marijanović, Hribarov Prilaz 6, 10000 Zagreb zastupanog po punomoćniku Ivan Vrdoljak; Slobodan Mišetić, Dankovečka 5, 10000 Zagreb zastupanog po punomoćniku Ivan Vrdoljak; Mara Mrkonja, Mrakov Breg 6, 10257 Kupinečki Kraljevec zastupane po punomoćniku Ivan Vrdoljak; Tomo Orlović, Ferenščica X. 13, 10000 Zagreb zastupanog po punomoćniku Ivan Vrdoljak; Miroslav Paradžik, POLJANIČKA 5, 10000 Zagreb zastupanog po punomoćniku Ivan Vrdoljak; Katica Petretić, Side Košutić 26, 10000 Zagreb zastupane po punomoćniku Ivan Vrdoljak; Nevenka Pečić, Stubička Cesta 88, 49243 Oroslavje zastupane po punomoćniku Ivan Vrdoljak; Ivan Perica, Travarski Odvojak 21, 10257 Hrvatski Leskovac zastupanog po punomoćniku Ivan Vrdoljak; Ivan Raspudić, Dolci 4, 10362 Đurđekovec zastupanog po punomoćniku Ivan Vrdoljak; Štefica Radović, Hrvatskih Iseljenika 3, 10000 Zagreb zastupane po punomoćniku Ivan Vrdoljak; Višnja Ričko, Side Košutić 20, 10000 Zagreb zastupane po punomoćniku Ivan Vrdoljak; Zlatko Štimac, Hotnja 71, 10414 Hotnja zastupanog po punomoćniku Ivan Vrdoljak; Igor Slunski, Kačićeva 18, 10000 Zagreb zastupanog po punomoćniku Ivan Vrdoljak; Miljenka Troskot, Trg Ivana Kukuljevića 12, 10000 Zagreb zastupane po punomoćniku Ivan Vrdoljak; Željko Žužić, 4. Trnjanski Zavoj 28, 10000 Zagreb zastupanog po punomoćniku Ivan Vrdoljak; Ljuba Dubovečak, Zagorska 10, 42250 Lepoglava zastupane po punomoćniku Ivan Vrdoljak; Nikola Vukušić, Novi Zdenkovac 14, 34350 Novi Zdenkovac zastupanog po punomoćniku Ivan Vrdoljak; Lidija Deverić, Odranska 86, 10412 Donja Lomnica zastupane po punomoćniku Ivan Vrdoljak; Agata Ponjan, 6. Njivice 9a, 10000 Zagreb zastupane po punomoćniku Ivan Vrdoljak; Božica Škalec, Vilanci 22, 49215 Vilanci zastupane po punomoćniku Ivan Vrdoljak; Ivo Sudar, Ulica Stjepana Ljubića Vojvode 2, Zagreb zastupanog po punomoćniku Ivan Vrdoljak</izvorni_sadrzaj>
    <derivirana_varijabla naziv="DomainObject.Predmet.StrankaFormatedWithAdress_1"> Dajana Đurin, BELEČKA 10, 10000 Zagreb zastupane po punomoćniku Ivan Vrdoljak; Senija Demirović, Antuna Stipančića 27, 10000 Zagreb zastupane po punomoćniku Ivan Vrdoljak; Zlatko Dumenčić, Svetonedjeljska Cesta 44, 10431 Brezje zastupanog po punomoćniku Ivan Vrdoljak; Ivan Grgurinović, Vida Došena 26, 10000 Zagreb zastupanog po punomoćniku Ivan Vrdoljak; Borivoj Paulik, Medvedgradska 15, 10000 Zagreb zastupanog po punomoćniku Ivan Vrdoljak; Zdravko Jakelić, Kustošijski Venec 7, 10000 Zagreb zastupanog po punomoćniku Ivan Vrdoljak; Vesna Jandrečić, Topolje 20, 10431 Novaki zastupane po punomoćniku Ivan Vrdoljak; Slavica Josipović Kulić, Savska Cesta 82, 10000 Zagreb zastupane po punomoćniku Ivan Vrdoljak; Sadka Korlat, Dragutina Golika 30, 10000 Zagreb zastupane po punomoćniku Ivan Vrdoljak; Javor Lauc, Kneza Porina 14, 10410 Velika Gorica zastupanog po punomoćniku Ivan Vrdoljak; Drago Markotić, Predraga Heruca 16, 10000 Zagreb zastupanog po punomoćniku Ivan Vrdoljak; Milan Margeta, Luke Kaliterne 15, 10000 Zagreb zastupanog po punomoćniku Ivan Vrdoljak; Ante Marijanović, Hribarov Prilaz 6, 10000 Zagreb zastupanog po punomoćniku Ivan Vrdoljak; Slobodan Mišetić, Dankovečka 5, 10000 Zagreb zastupanog po punomoćniku Ivan Vrdoljak; Mara Mrkonja, Mrakov Breg 6, 10257 Kupinečki Kraljevec zastupane po punomoćniku Ivan Vrdoljak; Tomo Orlović, Ferenščica X. 13, 10000 Zagreb zastupanog po punomoćniku Ivan Vrdoljak; Miroslav Paradžik, POLJANIČKA 5, 10000 Zagreb zastupanog po punomoćniku Ivan Vrdoljak; Katica Petretić, Side Košutić 26, 10000 Zagreb zastupane po punomoćniku Ivan Vrdoljak; Nevenka Pečić, Stubička Cesta 88, 49243 Oroslavje zastupane po punomoćniku Ivan Vrdoljak; Ivan Perica, Travarski Odvojak 21, 10257 Hrvatski Leskovac zastupanog po punomoćniku Ivan Vrdoljak; Ivan Raspudić, Dolci 4, 10362 Đurđekovec zastupanog po punomoćniku Ivan Vrdoljak; Štefica Radović, Hrvatskih Iseljenika 3, 10000 Zagreb zastupane po punomoćniku Ivan Vrdoljak; Višnja Ričko, Side Košutić 20, 10000 Zagreb zastupane po punomoćniku Ivan Vrdoljak; Zlatko Štimac, Hotnja 71, 10414 Hotnja zastupanog po punomoćniku Ivan Vrdoljak; Igor Slunski, Kačićeva 18, 10000 Zagreb zastupanog po punomoćniku Ivan Vrdoljak; Miljenka Troskot, Trg Ivana Kukuljevića 12, 10000 Zagreb zastupane po punomoćniku Ivan Vrdoljak; Željko Žužić, 4. Trnjanski Zavoj 28, 10000 Zagreb zastupanog po punomoćniku Ivan Vrdoljak; Ljuba Dubovečak, Zagorska 10, 42250 Lepoglava zastupane po punomoćniku Ivan Vrdoljak; Nikola Vukušić, Novi Zdenkovac 14, 34350 Novi Zdenkovac zastupanog po punomoćniku Ivan Vrdoljak; Lidija Deverić, Odranska 86, 10412 Donja Lomnica zastupane po punomoćniku Ivan Vrdoljak; Agata Ponjan, 6. Njivice 9a, 10000 Zagreb zastupane po punomoćniku Ivan Vrdoljak; Božica Škalec, Vilanci 22, 49215 Vilanci zastupane po punomoćniku Ivan Vrdoljak; Ivo Sudar, Ulica Stjepana Ljubića Vojvode 2, Zagreb zastupanog po punomoćniku Ivan Vrdoljak</derivirana_varijabla>
  </DomainObject.Predmet.StrankaFormatedWithAdress>
  <DomainObject.Predmet.StrankaFormatedWithAdressOIB>
    <izvorni_sadrzaj> Dajana Đurin, OIB 20632217031, BELEČKA 10, 10000 Zagreb zastupane po punomoćniku Ivan Vrdoljak; Senija Demirović, OIB 42856226375, Antuna Stipančića 27, 10000 Zagreb zastupane po punomoćniku Ivan Vrdoljak; Zlatko Dumenčić, OIB 89315524077, Svetonedjeljska Cesta 44, 10431 Brezje zastupanog po punomoćniku Ivan Vrdoljak; Ivan Grgurinović, OIB 54094431283, Vida Došena 26, 10000 Zagreb zastupanog po punomoćniku Ivan Vrdoljak; Borivoj Paulik, OIB 90308804993, Medvedgradska 15, 10000 Zagreb zastupanog po punomoćniku Ivan Vrdoljak; Zdravko Jakelić, OIB 32525019410, Kustošijski Venec 7, 10000 Zagreb zastupanog po punomoćniku Ivan Vrdoljak; Vesna Jandrečić, OIB 87825966785, Topolje 20, 10431 Novaki zastupane po punomoćniku Ivan Vrdoljak; Slavica Josipović Kulić, OIB 61403210271, Savska Cesta 82, 10000 Zagreb zastupane po punomoćniku Ivan Vrdoljak; Sadka Korlat, OIB 05785879205, Dragutina Golika 30, 10000 Zagreb zastupane po punomoćniku Ivan Vrdoljak; Javor Lauc, OIB 76026106399, Kneza Porina 14, 10410 Velika Gorica zastupanog po punomoćniku Ivan Vrdoljak; Drago Markotić, OIB 49049063069, Predraga Heruca 16, 10000 Zagreb zastupanog po punomoćniku Ivan Vrdoljak; Milan Margeta, OIB 89173906784, Luke Kaliterne 15, 10000 Zagreb zastupanog po punomoćniku Ivan Vrdoljak; Ante Marijanović, OIB 76509530123, Hribarov Prilaz 6, 10000 Zagreb zastupanog po punomoćniku Ivan Vrdoljak; Slobodan Mišetić, OIB 57236356095, Dankovečka 5, 10000 Zagreb zastupanog po punomoćniku Ivan Vrdoljak; Mara Mrkonja, OIB 16337140631, Mrakov Breg 6, 10257 Kupinečki Kraljevec zastupane po punomoćniku Ivan Vrdoljak; Tomo Orlović, OIB 79120735319, Ferenščica X. 13, 10000 Zagreb zastupanog po punomoćniku Ivan Vrdoljak; Miroslav Paradžik, OIB 42163740538, POLJANIČKA 5, 10000 Zagreb zastupanog po punomoćniku Ivan Vrdoljak; Katica Petretić, OIB 78297961700, Side Košutić 26, 10000 Zagreb zastupane po punomoćniku Ivan Vrdoljak; Nevenka Pečić, OIB 28362981963, Stubička Cesta 88, 49243 Oroslavje zastupane po punomoćniku Ivan Vrdoljak; Ivan Perica, OIB 82111576430, Travarski Odvojak 21, 10257 Hrvatski Leskovac zastupanog po punomoćniku Ivan Vrdoljak; Ivan Raspudić, OIB 27981667473, Dolci 4, 10362 Đurđekovec zastupanog po punomoćniku Ivan Vrdoljak; Štefica Radović, OIB 73383954618, Hrvatskih Iseljenika 3, 10000 Zagreb zastupane po punomoćniku Ivan Vrdoljak; Višnja Ričko, OIB 70165306410, Side Košutić 20, 10000 Zagreb zastupane po punomoćniku Ivan Vrdoljak; Zlatko Štimac, OIB 96374813277, Hotnja 71, 10414 Hotnja zastupanog po punomoćniku Ivan Vrdoljak; Igor Slunski, OIB 64669124971, Kačićeva 18, 10000 Zagreb zastupanog po punomoćniku Ivan Vrdoljak; Miljenka Troskot, OIB 08735593860, Trg Ivana Kukuljevića 12, 10000 Zagreb zastupane po punomoćniku Ivan Vrdoljak; Željko Žužić, OIB 95791812072, 4. Trnjanski Zavoj 28, 10000 Zagreb zastupanog po punomoćniku Ivan Vrdoljak; Ljuba Dubovečak, OIB 62718699536, Zagorska 10, 42250 Lepoglava zastupane po punomoćniku Ivan Vrdoljak; Nikola Vukušić, OIB 58171289034, Novi Zdenkovac 14, 34350 Novi Zdenkovac zastupanog po punomoćniku Ivan Vrdoljak; Lidija Deverić, OIB 62960547678, Odranska 86, 10412 Donja Lomnica zastupane po punomoćniku Ivan Vrdoljak; Agata Ponjan, OIB 56342063125, 6. Njivice 9a, 10000 Zagreb zastupane po punomoćniku Ivan Vrdoljak; Božica Škalec, OIB 18785239979, Vilanci 22, 49215 Vilanci zastupane po punomoćniku Ivan Vrdoljak; Ivo Sudar, OIB 60565543535, Ulica Stjepana Ljubića Vojvode 2, Zagreb zastupanog po punomoćniku Ivan Vrdoljak</izvorni_sadrzaj>
    <derivirana_varijabla naziv="DomainObject.Predmet.StrankaFormatedWithAdressOIB_1"> Dajana Đurin, OIB 20632217031, BELEČKA 10, 10000 Zagreb zastupane po punomoćniku Ivan Vrdoljak; Senija Demirović, OIB 42856226375, Antuna Stipančića 27, 10000 Zagreb zastupane po punomoćniku Ivan Vrdoljak; Zlatko Dumenčić, OIB 89315524077, Svetonedjeljska Cesta 44, 10431 Brezje zastupanog po punomoćniku Ivan Vrdoljak; Ivan Grgurinović, OIB 54094431283, Vida Došena 26, 10000 Zagreb zastupanog po punomoćniku Ivan Vrdoljak; Borivoj Paulik, OIB 90308804993, Medvedgradska 15, 10000 Zagreb zastupanog po punomoćniku Ivan Vrdoljak; Zdravko Jakelić, OIB 32525019410, Kustošijski Venec 7, 10000 Zagreb zastupanog po punomoćniku Ivan Vrdoljak; Vesna Jandrečić, OIB 87825966785, Topolje 20, 10431 Novaki zastupane po punomoćniku Ivan Vrdoljak; Slavica Josipović Kulić, OIB 61403210271, Savska Cesta 82, 10000 Zagreb zastupane po punomoćniku Ivan Vrdoljak; Sadka Korlat, OIB 05785879205, Dragutina Golika 30, 10000 Zagreb zastupane po punomoćniku Ivan Vrdoljak; Javor Lauc, OIB 76026106399, Kneza Porina 14, 10410 Velika Gorica zastupanog po punomoćniku Ivan Vrdoljak; Drago Markotić, OIB 49049063069, Predraga Heruca 16, 10000 Zagreb zastupanog po punomoćniku Ivan Vrdoljak; Milan Margeta, OIB 89173906784, Luke Kaliterne 15, 10000 Zagreb zastupanog po punomoćniku Ivan Vrdoljak; Ante Marijanović, OIB 76509530123, Hribarov Prilaz 6, 10000 Zagreb zastupanog po punomoćniku Ivan Vrdoljak; Slobodan Mišetić, OIB 57236356095, Dankovečka 5, 10000 Zagreb zastupanog po punomoćniku Ivan Vrdoljak; Mara Mrkonja, OIB 16337140631, Mrakov Breg 6, 10257 Kupinečki Kraljevec zastupane po punomoćniku Ivan Vrdoljak; Tomo Orlović, OIB 79120735319, Ferenščica X. 13, 10000 Zagreb zastupanog po punomoćniku Ivan Vrdoljak; Miroslav Paradžik, OIB 42163740538, POLJANIČKA 5, 10000 Zagreb zastupanog po punomoćniku Ivan Vrdoljak; Katica Petretić, OIB 78297961700, Side Košutić 26, 10000 Zagreb zastupane po punomoćniku Ivan Vrdoljak; Nevenka Pečić, OIB 28362981963, Stubička Cesta 88, 49243 Oroslavje zastupane po punomoćniku Ivan Vrdoljak; Ivan Perica, OIB 82111576430, Travarski Odvojak 21, 10257 Hrvatski Leskovac zastupanog po punomoćniku Ivan Vrdoljak; Ivan Raspudić, OIB 27981667473, Dolci 4, 10362 Đurđekovec zastupanog po punomoćniku Ivan Vrdoljak; Štefica Radović, OIB 73383954618, Hrvatskih Iseljenika 3, 10000 Zagreb zastupane po punomoćniku Ivan Vrdoljak; Višnja Ričko, OIB 70165306410, Side Košutić 20, 10000 Zagreb zastupane po punomoćniku Ivan Vrdoljak; Zlatko Štimac, OIB 96374813277, Hotnja 71, 10414 Hotnja zastupanog po punomoćniku Ivan Vrdoljak; Igor Slunski, OIB 64669124971, Kačićeva 18, 10000 Zagreb zastupanog po punomoćniku Ivan Vrdoljak; Miljenka Troskot, OIB 08735593860, Trg Ivana Kukuljevića 12, 10000 Zagreb zastupane po punomoćniku Ivan Vrdoljak; Željko Žužić, OIB 95791812072, 4. Trnjanski Zavoj 28, 10000 Zagreb zastupanog po punomoćniku Ivan Vrdoljak; Ljuba Dubovečak, OIB 62718699536, Zagorska 10, 42250 Lepoglava zastupane po punomoćniku Ivan Vrdoljak; Nikola Vukušić, OIB 58171289034, Novi Zdenkovac 14, 34350 Novi Zdenkovac zastupanog po punomoćniku Ivan Vrdoljak; Lidija Deverić, OIB 62960547678, Odranska 86, 10412 Donja Lomnica zastupane po punomoćniku Ivan Vrdoljak; Agata Ponjan, OIB 56342063125, 6. Njivice 9a, 10000 Zagreb zastupane po punomoćniku Ivan Vrdoljak; Božica Škalec, OIB 18785239979, Vilanci 22, 49215 Vilanci zastupane po punomoćniku Ivan Vrdoljak; Ivo Sudar, OIB 60565543535, Ulica Stjepana Ljubića Vojvode 2, Zagreb zastupanog po punomoćniku Ivan Vrdoljak</derivirana_varijabla>
  </DomainObject.Predmet.StrankaFormatedWithAdressOIB>
  <DomainObject.Predmet.StrankaWithAdress>
    <izvorni_sadrzaj>Dajana Đurin BELEČKA 10,10000 Zagreb,Senija Demirović Antuna Stipančića 27,10000 Zagreb,Zlatko Dumenčić Svetonedjeljska Cesta 44,10431 Brezje,Ivan Grgurinović Vida Došena 26,10000 Zagreb,Borivoj Paulik Medvedgradska 15,10000 Zagreb,Zdravko Jakelić Kustošijski Venec 7,10000 Zagreb,Vesna Jandrečić Topolje 20,10431 Novaki,Slavica Josipović Kulić Savska Cesta 82,10000 Zagreb,Sadka Korlat Dragutina Golika 30,10000 Zagreb,Javor Lauc Kneza Porina 14,10410 Velika Gorica,Drago Markotić Predraga Heruca 16,10000 Zagreb,Milan Margeta Luke Kaliterne 15,10000 Zagreb,Ante Marijanović Hribarov Prilaz 6,10000 Zagreb,Slobodan Mišetić Dankovečka 5,10000 Zagreb,Mara Mrkonja Mrakov Breg 6,10257 Kupinečki Kraljevec,Tomo Orlović Ferenščica X. 13,10000 Zagreb,Miroslav Paradžik POLJANIČKA 5,10000 Zagreb,Katica Petretić Side Košutić 26,10000 Zagreb,Nevenka Pečić Stubička Cesta 88,49243 Oroslavje,Ivan Perica Travarski Odvojak 21,10257 Hrvatski Leskovac,Ivan Raspudić Dolci 4,10362 Đurđekovec,Štefica Radović Hrvatskih Iseljenika 3,10000 Zagreb,Višnja Ričko Side Košutić 20,10000 Zagreb,Zlatko Štimac Hotnja 71,10414 Hotnja,Igor Slunski Kačićeva 18,10000 Zagreb,Miljenka Troskot Trg Ivana Kukuljevića 12,10000 Zagreb,Željko Žužić 4. Trnjanski Zavoj 28,10000 Zagreb,Ljuba Dubovečak Zagorska 10,42250 Lepoglava,Nikola Vukušić Novi Zdenkovac 14,34350 Novi Zdenkovac,Lidija Deverić Odranska 86,10412 Donja Lomnica,Agata Ponjan 6. Njivice 9a,10000 Zagreb,Božica Škalec Vilanci 22,49215 Vilanci,Ivo Sudar Ulica Stjepana Ljubića Vojvode 2,Zagreb</izvorni_sadrzaj>
    <derivirana_varijabla naziv="DomainObject.Predmet.StrankaWithAdress_1">Dajana Đurin BELEČKA 10,10000 Zagreb,Senija Demirović Antuna Stipančića 27,10000 Zagreb,Zlatko Dumenčić Svetonedjeljska Cesta 44,10431 Brezje,Ivan Grgurinović Vida Došena 26,10000 Zagreb,Borivoj Paulik Medvedgradska 15,10000 Zagreb,Zdravko Jakelić Kustošijski Venec 7,10000 Zagreb,Vesna Jandrečić Topolje 20,10431 Novaki,Slavica Josipović Kulić Savska Cesta 82,10000 Zagreb,Sadka Korlat Dragutina Golika 30,10000 Zagreb,Javor Lauc Kneza Porina 14,10410 Velika Gorica,Drago Markotić Predraga Heruca 16,10000 Zagreb,Milan Margeta Luke Kaliterne 15,10000 Zagreb,Ante Marijanović Hribarov Prilaz 6,10000 Zagreb,Slobodan Mišetić Dankovečka 5,10000 Zagreb,Mara Mrkonja Mrakov Breg 6,10257 Kupinečki Kraljevec,Tomo Orlović Ferenščica X. 13,10000 Zagreb,Miroslav Paradžik POLJANIČKA 5,10000 Zagreb,Katica Petretić Side Košutić 26,10000 Zagreb,Nevenka Pečić Stubička Cesta 88,49243 Oroslavje,Ivan Perica Travarski Odvojak 21,10257 Hrvatski Leskovac,Ivan Raspudić Dolci 4,10362 Đurđekovec,Štefica Radović Hrvatskih Iseljenika 3,10000 Zagreb,Višnja Ričko Side Košutić 20,10000 Zagreb,Zlatko Štimac Hotnja 71,10414 Hotnja,Igor Slunski Kačićeva 18,10000 Zagreb,Miljenka Troskot Trg Ivana Kukuljevića 12,10000 Zagreb,Željko Žužić 4. Trnjanski Zavoj 28,10000 Zagreb,Ljuba Dubovečak Zagorska 10,42250 Lepoglava,Nikola Vukušić Novi Zdenkovac 14,34350 Novi Zdenkovac,Lidija Deverić Odranska 86,10412 Donja Lomnica,Agata Ponjan 6. Njivice 9a,10000 Zagreb,Božica Škalec Vilanci 22,49215 Vilanci,Ivo Sudar Ulica Stjepana Ljubića Vojvode 2,Zagreb</derivirana_varijabla>
  </DomainObject.Predmet.StrankaWithAdress>
  <DomainObject.Predmet.StrankaWithAdressOIB>
    <izvorni_sadrzaj>Dajana Đurin, OIB 20632217031, BELEČKA 10,10000 Zagreb,Senija Demirović, OIB 42856226375, Antuna Stipančića 27,10000 Zagreb,Zlatko Dumenčić, OIB 89315524077, Svetonedjeljska Cesta 44,10431 Brezje,Ivan Grgurinović, OIB 54094431283, Vida Došena 26,10000 Zagreb,Borivoj Paulik, OIB 90308804993, Medvedgradska 15,10000 Zagreb,Zdravko Jakelić, OIB 32525019410, Kustošijski Venec 7,10000 Zagreb,Vesna Jandrečić, OIB 87825966785, Topolje 20,10431 Novaki,Slavica Josipović Kulić, OIB 61403210271, Savska Cesta 82,10000 Zagreb,Sadka Korlat, OIB 05785879205, Dragutina Golika 30,10000 Zagreb,Javor Lauc, OIB 76026106399, Kneza Porina 14,10410 Velika Gorica,Drago Markotić, OIB 49049063069, Predraga Heruca 16,10000 Zagreb,Milan Margeta, OIB 89173906784, Luke Kaliterne 15,10000 Zagreb,Ante Marijanović, OIB 76509530123, Hribarov Prilaz 6,10000 Zagreb,Slobodan Mišetić, OIB 57236356095, Dankovečka 5,10000 Zagreb,Mara Mrkonja, OIB 16337140631, Mrakov Breg 6,10257 Kupinečki Kraljevec,Tomo Orlović, OIB 79120735319, Ferenščica X. 13,10000 Zagreb,Miroslav Paradžik, OIB 42163740538, POLJANIČKA 5,10000 Zagreb,Katica Petretić, OIB 78297961700, Side Košutić 26,10000 Zagreb,Nevenka Pečić, OIB 28362981963, Stubička Cesta 88,49243 Oroslavje,Ivan Perica, OIB 82111576430, Travarski Odvojak 21,10257 Hrvatski Leskovac,Ivan Raspudić, OIB 27981667473, Dolci 4,10362 Đurđekovec,Štefica Radović, OIB 73383954618, Hrvatskih Iseljenika 3,10000 Zagreb,Višnja Ričko, OIB 70165306410, Side Košutić 20,10000 Zagreb,Zlatko Štimac, OIB 96374813277, Hotnja 71,10414 Hotnja,Igor Slunski, OIB 64669124971, Kačićeva 18,10000 Zagreb,Miljenka Troskot, OIB 08735593860, Trg Ivana Kukuljevića 12,10000 Zagreb,Željko Žužić, OIB 95791812072, 4. Trnjanski Zavoj 28,10000 Zagreb,Ljuba Dubovečak, OIB 62718699536, Zagorska 10,42250 Lepoglava,Nikola Vukušić, OIB 58171289034, Novi Zdenkovac 14,34350 Novi Zdenkovac,Lidija Deverić, OIB 62960547678, Odranska 86,10412 Donja Lomnica,Agata Ponjan, OIB 56342063125, 6. Njivice 9a,10000 Zagreb,Božica Škalec, OIB 18785239979, Vilanci 22,49215 Vilanci,Ivo Sudar, OIB 60565543535, Ulica Stjepana Ljubića Vojvode 2,Zagreb</izvorni_sadrzaj>
    <derivirana_varijabla naziv="DomainObject.Predmet.StrankaWithAdressOIB_1">Dajana Đurin, OIB 20632217031, BELEČKA 10,10000 Zagreb,Senija Demirović, OIB 42856226375, Antuna Stipančića 27,10000 Zagreb,Zlatko Dumenčić, OIB 89315524077, Svetonedjeljska Cesta 44,10431 Brezje,Ivan Grgurinović, OIB 54094431283, Vida Došena 26,10000 Zagreb,Borivoj Paulik, OIB 90308804993, Medvedgradska 15,10000 Zagreb,Zdravko Jakelić, OIB 32525019410, Kustošijski Venec 7,10000 Zagreb,Vesna Jandrečić, OIB 87825966785, Topolje 20,10431 Novaki,Slavica Josipović Kulić, OIB 61403210271, Savska Cesta 82,10000 Zagreb,Sadka Korlat, OIB 05785879205, Dragutina Golika 30,10000 Zagreb,Javor Lauc, OIB 76026106399, Kneza Porina 14,10410 Velika Gorica,Drago Markotić, OIB 49049063069, Predraga Heruca 16,10000 Zagreb,Milan Margeta, OIB 89173906784, Luke Kaliterne 15,10000 Zagreb,Ante Marijanović, OIB 76509530123, Hribarov Prilaz 6,10000 Zagreb,Slobodan Mišetić, OIB 57236356095, Dankovečka 5,10000 Zagreb,Mara Mrkonja, OIB 16337140631, Mrakov Breg 6,10257 Kupinečki Kraljevec,Tomo Orlović, OIB 79120735319, Ferenščica X. 13,10000 Zagreb,Miroslav Paradžik, OIB 42163740538, POLJANIČKA 5,10000 Zagreb,Katica Petretić, OIB 78297961700, Side Košutić 26,10000 Zagreb,Nevenka Pečić, OIB 28362981963, Stubička Cesta 88,49243 Oroslavje,Ivan Perica, OIB 82111576430, Travarski Odvojak 21,10257 Hrvatski Leskovac,Ivan Raspudić, OIB 27981667473, Dolci 4,10362 Đurđekovec,Štefica Radović, OIB 73383954618, Hrvatskih Iseljenika 3,10000 Zagreb,Višnja Ričko, OIB 70165306410, Side Košutić 20,10000 Zagreb,Zlatko Štimac, OIB 96374813277, Hotnja 71,10414 Hotnja,Igor Slunski, OIB 64669124971, Kačićeva 18,10000 Zagreb,Miljenka Troskot, OIB 08735593860, Trg Ivana Kukuljevića 12,10000 Zagreb,Željko Žužić, OIB 95791812072, 4. Trnjanski Zavoj 28,10000 Zagreb,Ljuba Dubovečak, OIB 62718699536, Zagorska 10,42250 Lepoglava,Nikola Vukušić, OIB 58171289034, Novi Zdenkovac 14,34350 Novi Zdenkovac,Lidija Deverić, OIB 62960547678, Odranska 86,10412 Donja Lomnica,Agata Ponjan, OIB 56342063125, 6. Njivice 9a,10000 Zagreb,Božica Škalec, OIB 18785239979, Vilanci 22,49215 Vilanci,Ivo Sudar, OIB 60565543535, Ulica Stjepana Ljubića Vojvode 2,Zagreb</derivirana_varijabla>
  </DomainObject.Predmet.StrankaWithAdressOIB>
  <DomainObject.Predmet.StrankaNazivFormated>
    <izvorni_sadrzaj>Dajana Đurin,Senija Demirović,Zlatko Dumenčić,Ivan Grgurinović,Borivoj Paulik,Zdravko Jakelić,Vesna Jandrečić,Slavica Josipović Kulić,Sadka Korlat,Javor Lauc,Drago Markotić,Milan Margeta,Ante Marijanović,Slobodan Mišetić,Mara Mrkonja,Tomo Orlović,Miroslav Paradžik,Katica Petretić,Nevenka Pečić,Ivan Perica,Ivan Raspudić,Štefica Radović,Višnja Ričko,Zlatko Štimac,Igor Slunski,Miljenka Troskot,Željko Žužić,Ljuba Dubovečak,Nikola Vukušić,Lidija Deverić,Agata Ponjan,Božica Škalec,Ivo Sudar</izvorni_sadrzaj>
    <derivirana_varijabla naziv="DomainObject.Predmet.StrankaNazivFormated_1">Dajana Đurin,Senija Demirović,Zlatko Dumenčić,Ivan Grgurinović,Borivoj Paulik,Zdravko Jakelić,Vesna Jandrečić,Slavica Josipović Kulić,Sadka Korlat,Javor Lauc,Drago Markotić,Milan Margeta,Ante Marijanović,Slobodan Mišetić,Mara Mrkonja,Tomo Orlović,Miroslav Paradžik,Katica Petretić,Nevenka Pečić,Ivan Perica,Ivan Raspudić,Štefica Radović,Višnja Ričko,Zlatko Štimac,Igor Slunski,Miljenka Troskot,Željko Žužić,Ljuba Dubovečak,Nikola Vukušić,Lidija Deverić,Agata Ponjan,Božica Škalec,Ivo Sudar</derivirana_varijabla>
  </DomainObject.Predmet.StrankaNazivFormated>
  <DomainObject.Predmet.StrankaNazivFormatedOIB>
    <izvorni_sadrzaj>Dajana Đurin, OIB 20632217031,Senija Demirović, OIB 42856226375,Zlatko Dumenčić, OIB 89315524077,Ivan Grgurinović, OIB 54094431283,Borivoj Paulik, OIB 90308804993,Zdravko Jakelić, OIB 32525019410,Vesna Jandrečić, OIB 87825966785,Slavica Josipović Kulić, OIB 61403210271,Sadka Korlat, OIB 05785879205,Javor Lauc, OIB 76026106399,Drago Markotić, OIB 49049063069,Milan Margeta, OIB 89173906784,Ante Marijanović, OIB 76509530123,Slobodan Mišetić, OIB 57236356095,Mara Mrkonja, OIB 16337140631,Tomo Orlović, OIB 79120735319,Miroslav Paradžik, OIB 42163740538,Katica Petretić, OIB 78297961700,Nevenka Pečić, OIB 28362981963,Ivan Perica, OIB 82111576430,Ivan Raspudić, OIB 27981667473,Štefica Radović, OIB 73383954618,Višnja Ričko, OIB 70165306410,Zlatko Štimac, OIB 96374813277,Igor Slunski, OIB 64669124971,Miljenka Troskot, OIB 08735593860,Željko Žužić, OIB 95791812072,Ljuba Dubovečak, OIB 62718699536,Nikola Vukušić, OIB 58171289034,Lidija Deverić, OIB 62960547678,Agata Ponjan, OIB 56342063125,Božica Škalec, OIB 18785239979,Ivo Sudar, OIB 60565543535</izvorni_sadrzaj>
    <derivirana_varijabla naziv="DomainObject.Predmet.StrankaNazivFormatedOIB_1">Dajana Đurin, OIB 20632217031,Senija Demirović, OIB 42856226375,Zlatko Dumenčić, OIB 89315524077,Ivan Grgurinović, OIB 54094431283,Borivoj Paulik, OIB 90308804993,Zdravko Jakelić, OIB 32525019410,Vesna Jandrečić, OIB 87825966785,Slavica Josipović Kulić, OIB 61403210271,Sadka Korlat, OIB 05785879205,Javor Lauc, OIB 76026106399,Drago Markotić, OIB 49049063069,Milan Margeta, OIB 89173906784,Ante Marijanović, OIB 76509530123,Slobodan Mišetić, OIB 57236356095,Mara Mrkonja, OIB 16337140631,Tomo Orlović, OIB 79120735319,Miroslav Paradžik, OIB 42163740538,Katica Petretić, OIB 78297961700,Nevenka Pečić, OIB 28362981963,Ivan Perica, OIB 82111576430,Ivan Raspudić, OIB 27981667473,Štefica Radović, OIB 73383954618,Višnja Ričko, OIB 70165306410,Zlatko Štimac, OIB 96374813277,Igor Slunski, OIB 64669124971,Miljenka Troskot, OIB 08735593860,Željko Žužić, OIB 95791812072,Ljuba Dubovečak, OIB 62718699536,Nikola Vukušić, OIB 58171289034,Lidija Deverić, OIB 62960547678,Agata Ponjan, OIB 56342063125,Božica Škalec, OIB 18785239979,Ivo Sudar, OIB 60565543535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radni sud u Zagrebu</izvorni_sadrzaj>
    <derivirana_varijabla naziv="DomainObject.Predmet.Sud.Naziv_1">Općinski radni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radni sud u Zagrebu</izvorni_sadrzaj>
    <derivirana_varijabla naziv="DomainObject.Predmet.TrenutnaLokacijaSpisa.Sud.Naziv_1">Općinski radni sud u Zagrebu</derivirana_varijabla>
  </DomainObject.Predmet.TrenutnaLokacijaSpisa.Sud.Naziv>
  <DomainObject.Predmet.TrenutnaVrijednost>
    <izvorni_sadrzaj>202000.00</izvorni_sadrzaj>
    <derivirana_varijabla naziv="DomainObject.Predmet.TrenutnaVrijednost_1">202000.00</derivirana_varijabla>
  </DomainObject.Predmet.TrenutnaVrijednost>
  <DomainObject.Predmet.UstavnaTuzba>
    <izvorni_sadrzaj/>
    <derivirana_varijabla naziv="DomainObject.Predmet.UstavnaTuzba_1"/>
  </DomainObject.Predmet.UstavnaTuzba>
  <DomainObject.Predmet.UstrojstvenaJedinicaVodi.Naziv>
    <izvorni_sadrzaj>Pr pisarnica</izvorni_sadrzaj>
    <derivirana_varijabla naziv="DomainObject.Predmet.UstrojstvenaJedinicaVodi.Naziv_1">Pr pisarnica</derivirana_varijabla>
  </DomainObject.Predmet.UstrojstvenaJedinicaVodi.Naziv>
  <DomainObject.Predmet.UstrojstvenaJedinicaVodi.Oznaka>
    <izvorni_sadrzaj>Pr pisarn</izvorni_sadrzaj>
    <derivirana_varijabla naziv="DomainObject.Predmet.UstrojstvenaJedinicaVodi.Oznaka_1">Pr pisarn</derivirana_varijabla>
  </DomainObject.Predmet.UstrojstvenaJedinicaVodi.Oznaka>
  <DomainObject.Predmet.UstrojstvenaJedinicaVodi.Prostorija.Naziv>
    <izvorni_sadrzaj>Soba 016/MZ</izvorni_sadrzaj>
    <derivirana_varijabla naziv="DomainObject.Predmet.UstrojstvenaJedinicaVodi.Prostorija.Naziv_1">Soba 016/MZ</derivirana_varijabla>
  </DomainObject.Predmet.UstrojstvenaJedinicaVodi.Prostorija.Naziv>
  <DomainObject.Predmet.UstrojstvenaJedinicaVodi.Prostorija.Oznaka>
    <izvorni_sadrzaj>016/MZ</izvorni_sadrzaj>
    <derivirana_varijabla naziv="DomainObject.Predmet.UstrojstvenaJedinicaVodi.Prostorija.Oznaka_1">016/MZ</derivirana_varijabla>
  </DomainObject.Predmet.UstrojstvenaJedinicaVodi.Prostorija.Oznaka>
  <DomainObject.Predmet.UstrojstvenaJedinicaVodi.Sud.Naziv>
    <izvorni_sadrzaj>Općinski radni sud u Zagrebu</izvorni_sadrzaj>
    <derivirana_varijabla naziv="DomainObject.Predmet.UstrojstvenaJedinicaVodi.Sud.Naziv_1">Općinski radni sud u Zagrebu</derivirana_varijabla>
  </DomainObject.Predmet.UstrojstvenaJedinicaVodi.Sud.Naziv>
  <DomainObject.Predmet.VrstaSpora.Naziv>
    <izvorni_sadrzaj>Radno - materijalna davanja (isplata)</izvorni_sadrzaj>
    <derivirana_varijabla naziv="DomainObject.Predmet.VrstaSpora.Naziv_1">Radno - materijalna davanja (isplata)</derivirana_varijabla>
  </DomainObject.Predmet.VrstaSpora.Naziv>
  <DomainObject.Predmet.Zapisnicar>
    <izvorni_sadrzaj>Željka Ereiz Bučko</izvorni_sadrzaj>
    <derivirana_varijabla naziv="DomainObject.Predmet.Zapisnicar_1">Željka Ereiz Bučko</derivirana_varijabla>
  </DomainObject.Predmet.Zapisnicar>
  <DomainObject.Predmet.StrankaListFormated>
    <izvorni_sadrzaj>
      <item>Dajana Đurin zastupane po punomoćniku Ivan Vrdoljak</item>
      <item>Senija Demirović zastupane po punomoćniku Ivan Vrdoljak</item>
      <item>Zlatko Dumenčić zastupanog po punomoćniku Ivan Vrdoljak</item>
      <item>Ivan Grgurinović zastupanog po punomoćniku Ivan Vrdoljak</item>
      <item>Borivoj Paulik zastupanog po punomoćniku Ivan Vrdoljak</item>
      <item>Zdravko Jakelić zastupanog po punomoćniku Ivan Vrdoljak</item>
      <item>Vesna Jandrečić zastupane po punomoćniku Ivan Vrdoljak</item>
      <item>Slavica Josipović Kulić zastupane po punomoćniku Ivan Vrdoljak</item>
      <item>Sadka Korlat zastupane po punomoćniku Ivan Vrdoljak</item>
      <item>Javor Lauc zastupanog po punomoćniku Ivan Vrdoljak</item>
      <item>Drago Markotić zastupanog po punomoćniku Ivan Vrdoljak</item>
      <item>Milan Margeta zastupanog po punomoćniku Ivan Vrdoljak</item>
      <item>Ante Marijanović zastupanog po punomoćniku Ivan Vrdoljak</item>
      <item>Slobodan Mišetić zastupanog po punomoćniku Ivan Vrdoljak</item>
      <item>Mara Mrkonja zastupane po punomoćniku Ivan Vrdoljak</item>
      <item>Tomo Orlović zastupanog po punomoćniku Ivan Vrdoljak</item>
      <item>Miroslav Paradžik zastupanog po punomoćniku Ivan Vrdoljak</item>
      <item>Katica Petretić zastupane po punomoćniku Ivan Vrdoljak</item>
      <item>Nevenka Pečić zastupane po punomoćniku Ivan Vrdoljak</item>
      <item>Ivan Perica zastupanog po punomoćniku Ivan Vrdoljak</item>
      <item>Ivan Raspudić zastupanog po punomoćniku Ivan Vrdoljak</item>
      <item>Štefica Radović zastupane po punomoćniku Ivan Vrdoljak</item>
      <item>Višnja Ričko zastupane po punomoćniku Ivan Vrdoljak</item>
      <item>Zlatko Štimac zastupanog po punomoćniku Ivan Vrdoljak</item>
      <item>Igor Slunski zastupanog po punomoćniku Ivan Vrdoljak</item>
      <item>Miljenka Troskot zastupane po punomoćniku Ivan Vrdoljak</item>
      <item>Željko Žužić zastupanog po punomoćniku Ivan Vrdoljak</item>
      <item>Ljuba Dubovečak zastupane po punomoćniku Ivan Vrdoljak</item>
      <item>Nikola Vukušić zastupanog po punomoćniku Ivan Vrdoljak</item>
      <item>Lidija Deverić zastupane po punomoćniku Ivan Vrdoljak</item>
      <item>Agata Ponjan zastupane po punomoćniku Ivan Vrdoljak</item>
      <item>Božica Škalec zastupane po punomoćniku Ivan Vrdoljak</item>
      <item>Ivo Sudar zastupanog po punomoćniku Ivan Vrdoljak</item>
    </izvorni_sadrzaj>
    <derivirana_varijabla naziv="DomainObject.Predmet.StrankaListFormated_1">
      <item>Dajana Đurin zastupane po punomoćniku Ivan Vrdoljak</item>
      <item>Senija Demirović zastupane po punomoćniku Ivan Vrdoljak</item>
      <item>Zlatko Dumenčić zastupanog po punomoćniku Ivan Vrdoljak</item>
      <item>Ivan Grgurinović zastupanog po punomoćniku Ivan Vrdoljak</item>
      <item>Borivoj Paulik zastupanog po punomoćniku Ivan Vrdoljak</item>
      <item>Zdravko Jakelić zastupanog po punomoćniku Ivan Vrdoljak</item>
      <item>Vesna Jandrečić zastupane po punomoćniku Ivan Vrdoljak</item>
      <item>Slavica Josipović Kulić zastupane po punomoćniku Ivan Vrdoljak</item>
      <item>Sadka Korlat zastupane po punomoćniku Ivan Vrdoljak</item>
      <item>Javor Lauc zastupanog po punomoćniku Ivan Vrdoljak</item>
      <item>Drago Markotić zastupanog po punomoćniku Ivan Vrdoljak</item>
      <item>Milan Margeta zastupanog po punomoćniku Ivan Vrdoljak</item>
      <item>Ante Marijanović zastupanog po punomoćniku Ivan Vrdoljak</item>
      <item>Slobodan Mišetić zastupanog po punomoćniku Ivan Vrdoljak</item>
      <item>Mara Mrkonja zastupane po punomoćniku Ivan Vrdoljak</item>
      <item>Tomo Orlović zastupanog po punomoćniku Ivan Vrdoljak</item>
      <item>Miroslav Paradžik zastupanog po punomoćniku Ivan Vrdoljak</item>
      <item>Katica Petretić zastupane po punomoćniku Ivan Vrdoljak</item>
      <item>Nevenka Pečić zastupane po punomoćniku Ivan Vrdoljak</item>
      <item>Ivan Perica zastupanog po punomoćniku Ivan Vrdoljak</item>
      <item>Ivan Raspudić zastupanog po punomoćniku Ivan Vrdoljak</item>
      <item>Štefica Radović zastupane po punomoćniku Ivan Vrdoljak</item>
      <item>Višnja Ričko zastupane po punomoćniku Ivan Vrdoljak</item>
      <item>Zlatko Štimac zastupanog po punomoćniku Ivan Vrdoljak</item>
      <item>Igor Slunski zastupanog po punomoćniku Ivan Vrdoljak</item>
      <item>Miljenka Troskot zastupane po punomoćniku Ivan Vrdoljak</item>
      <item>Željko Žužić zastupanog po punomoćniku Ivan Vrdoljak</item>
      <item>Ljuba Dubovečak zastupane po punomoćniku Ivan Vrdoljak</item>
      <item>Nikola Vukušić zastupanog po punomoćniku Ivan Vrdoljak</item>
      <item>Lidija Deverić zastupane po punomoćniku Ivan Vrdoljak</item>
      <item>Agata Ponjan zastupane po punomoćniku Ivan Vrdoljak</item>
      <item>Božica Škalec zastupane po punomoćniku Ivan Vrdoljak</item>
      <item>Ivo Sudar zastupanog po punomoćniku Ivan Vrdoljak</item>
    </derivirana_varijabla>
  </DomainObject.Predmet.StrankaListFormated>
  <DomainObject.Predmet.StrankaListFormatedOIB>
    <izvorni_sadrzaj>
      <item>Dajana Đurin, OIB 20632217031 zastupane po punomoćniku Ivan Vrdoljak</item>
      <item>Senija Demirović, OIB 42856226375 zastupane po punomoćniku Ivan Vrdoljak</item>
      <item>Zlatko Dumenčić, OIB 89315524077 zastupanog po punomoćniku Ivan Vrdoljak</item>
      <item>Ivan Grgurinović, OIB 54094431283 zastupanog po punomoćniku Ivan Vrdoljak</item>
      <item>Borivoj Paulik, OIB 90308804993 zastupanog po punomoćniku Ivan Vrdoljak</item>
      <item>Zdravko Jakelić, OIB 32525019410 zastupanog po punomoćniku Ivan Vrdoljak</item>
      <item>Vesna Jandrečić, OIB 87825966785 zastupane po punomoćniku Ivan Vrdoljak</item>
      <item>Slavica Josipović Kulić, OIB 61403210271 zastupane po punomoćniku Ivan Vrdoljak</item>
      <item>Sadka Korlat, OIB 05785879205 zastupane po punomoćniku Ivan Vrdoljak</item>
      <item>Javor Lauc, OIB 76026106399 zastupanog po punomoćniku Ivan Vrdoljak</item>
      <item>Drago Markotić, OIB 49049063069 zastupanog po punomoćniku Ivan Vrdoljak</item>
      <item>Milan Margeta, OIB 89173906784 zastupanog po punomoćniku Ivan Vrdoljak</item>
      <item>Ante Marijanović, OIB 76509530123 zastupanog po punomoćniku Ivan Vrdoljak</item>
      <item>Slobodan Mišetić, OIB 57236356095 zastupanog po punomoćniku Ivan Vrdoljak</item>
      <item>Mara Mrkonja, OIB 16337140631 zastupane po punomoćniku Ivan Vrdoljak</item>
      <item>Tomo Orlović, OIB 79120735319 zastupanog po punomoćniku Ivan Vrdoljak</item>
      <item>Miroslav Paradžik, OIB 42163740538 zastupanog po punomoćniku Ivan Vrdoljak</item>
      <item>Katica Petretić, OIB 78297961700 zastupane po punomoćniku Ivan Vrdoljak</item>
      <item>Nevenka Pečić, OIB 28362981963 zastupane po punomoćniku Ivan Vrdoljak</item>
      <item>Ivan Perica, OIB 82111576430 zastupanog po punomoćniku Ivan Vrdoljak</item>
      <item>Ivan Raspudić, OIB 27981667473 zastupanog po punomoćniku Ivan Vrdoljak</item>
      <item>Štefica Radović, OIB 73383954618 zastupane po punomoćniku Ivan Vrdoljak</item>
      <item>Višnja Ričko, OIB 70165306410 zastupane po punomoćniku Ivan Vrdoljak</item>
      <item>Zlatko Štimac, OIB 96374813277 zastupanog po punomoćniku Ivan Vrdoljak</item>
      <item>Igor Slunski, OIB 64669124971 zastupanog po punomoćniku Ivan Vrdoljak</item>
      <item>Miljenka Troskot, OIB 08735593860 zastupane po punomoćniku Ivan Vrdoljak</item>
      <item>Željko Žužić, OIB 95791812072 zastupanog po punomoćniku Ivan Vrdoljak</item>
      <item>Ljuba Dubovečak, OIB 62718699536 zastupane po punomoćniku Ivan Vrdoljak</item>
      <item>Nikola Vukušić, OIB 58171289034 zastupanog po punomoćniku Ivan Vrdoljak</item>
      <item>Lidija Deverić, OIB 62960547678 zastupane po punomoćniku Ivan Vrdoljak</item>
      <item>Agata Ponjan, OIB 56342063125 zastupane po punomoćniku Ivan Vrdoljak</item>
      <item>Božica Škalec, OIB 18785239979 zastupane po punomoćniku Ivan Vrdoljak</item>
      <item>Ivo Sudar, OIB 60565543535 zastupanog po punomoćniku Ivan Vrdoljak</item>
    </izvorni_sadrzaj>
    <derivirana_varijabla naziv="DomainObject.Predmet.StrankaListFormatedOIB_1">
      <item>Dajana Đurin, OIB 20632217031 zastupane po punomoćniku Ivan Vrdoljak</item>
      <item>Senija Demirović, OIB 42856226375 zastupane po punomoćniku Ivan Vrdoljak</item>
      <item>Zlatko Dumenčić, OIB 89315524077 zastupanog po punomoćniku Ivan Vrdoljak</item>
      <item>Ivan Grgurinović, OIB 54094431283 zastupanog po punomoćniku Ivan Vrdoljak</item>
      <item>Borivoj Paulik, OIB 90308804993 zastupanog po punomoćniku Ivan Vrdoljak</item>
      <item>Zdravko Jakelić, OIB 32525019410 zastupanog po punomoćniku Ivan Vrdoljak</item>
      <item>Vesna Jandrečić, OIB 87825966785 zastupane po punomoćniku Ivan Vrdoljak</item>
      <item>Slavica Josipović Kulić, OIB 61403210271 zastupane po punomoćniku Ivan Vrdoljak</item>
      <item>Sadka Korlat, OIB 05785879205 zastupane po punomoćniku Ivan Vrdoljak</item>
      <item>Javor Lauc, OIB 76026106399 zastupanog po punomoćniku Ivan Vrdoljak</item>
      <item>Drago Markotić, OIB 49049063069 zastupanog po punomoćniku Ivan Vrdoljak</item>
      <item>Milan Margeta, OIB 89173906784 zastupanog po punomoćniku Ivan Vrdoljak</item>
      <item>Ante Marijanović, OIB 76509530123 zastupanog po punomoćniku Ivan Vrdoljak</item>
      <item>Slobodan Mišetić, OIB 57236356095 zastupanog po punomoćniku Ivan Vrdoljak</item>
      <item>Mara Mrkonja, OIB 16337140631 zastupane po punomoćniku Ivan Vrdoljak</item>
      <item>Tomo Orlović, OIB 79120735319 zastupanog po punomoćniku Ivan Vrdoljak</item>
      <item>Miroslav Paradžik, OIB 42163740538 zastupanog po punomoćniku Ivan Vrdoljak</item>
      <item>Katica Petretić, OIB 78297961700 zastupane po punomoćniku Ivan Vrdoljak</item>
      <item>Nevenka Pečić, OIB 28362981963 zastupane po punomoćniku Ivan Vrdoljak</item>
      <item>Ivan Perica, OIB 82111576430 zastupanog po punomoćniku Ivan Vrdoljak</item>
      <item>Ivan Raspudić, OIB 27981667473 zastupanog po punomoćniku Ivan Vrdoljak</item>
      <item>Štefica Radović, OIB 73383954618 zastupane po punomoćniku Ivan Vrdoljak</item>
      <item>Višnja Ričko, OIB 70165306410 zastupane po punomoćniku Ivan Vrdoljak</item>
      <item>Zlatko Štimac, OIB 96374813277 zastupanog po punomoćniku Ivan Vrdoljak</item>
      <item>Igor Slunski, OIB 64669124971 zastupanog po punomoćniku Ivan Vrdoljak</item>
      <item>Miljenka Troskot, OIB 08735593860 zastupane po punomoćniku Ivan Vrdoljak</item>
      <item>Željko Žužić, OIB 95791812072 zastupanog po punomoćniku Ivan Vrdoljak</item>
      <item>Ljuba Dubovečak, OIB 62718699536 zastupane po punomoćniku Ivan Vrdoljak</item>
      <item>Nikola Vukušić, OIB 58171289034 zastupanog po punomoćniku Ivan Vrdoljak</item>
      <item>Lidija Deverić, OIB 62960547678 zastupane po punomoćniku Ivan Vrdoljak</item>
      <item>Agata Ponjan, OIB 56342063125 zastupane po punomoćniku Ivan Vrdoljak</item>
      <item>Božica Škalec, OIB 18785239979 zastupane po punomoćniku Ivan Vrdoljak</item>
      <item>Ivo Sudar, OIB 60565543535 zastupanog po punomoćniku Ivan Vrdoljak</item>
    </derivirana_varijabla>
  </DomainObject.Predmet.StrankaListFormatedOIB>
  <DomainObject.Predmet.StrankaListFormatedWithAdress>
    <izvorni_sadrzaj>
      <item>Dajana Đurin, BELEČKA 10, 10000 Zagreb zastupane po punomoćniku Ivan Vrdoljak</item>
      <item>Senija Demirović, Antuna Stipančića 27, 10000 Zagreb zastupane po punomoćniku Ivan Vrdoljak</item>
      <item>Zlatko Dumenčić, Svetonedjeljska Cesta 44, 10431 Brezje zastupanog po punomoćniku Ivan Vrdoljak</item>
      <item>Ivan Grgurinović, Vida Došena 26, 10000 Zagreb zastupanog po punomoćniku Ivan Vrdoljak</item>
      <item>Borivoj Paulik, Medvedgradska 15, 10000 Zagreb zastupanog po punomoćniku Ivan Vrdoljak</item>
      <item>Zdravko Jakelić, Kustošijski Venec 7, 10000 Zagreb zastupanog po punomoćniku Ivan Vrdoljak</item>
      <item>Vesna Jandrečić, Topolje 20, 10431 Novaki zastupane po punomoćniku Ivan Vrdoljak</item>
      <item>Slavica Josipović Kulić, Savska Cesta 82, 10000 Zagreb zastupane po punomoćniku Ivan Vrdoljak</item>
      <item>Sadka Korlat, Dragutina Golika 30, 10000 Zagreb zastupane po punomoćniku Ivan Vrdoljak</item>
      <item>Javor Lauc, Kneza Porina 14, 10410 Velika Gorica zastupanog po punomoćniku Ivan Vrdoljak</item>
      <item>Drago Markotić, Predraga Heruca 16, 10000 Zagreb zastupanog po punomoćniku Ivan Vrdoljak</item>
      <item>Milan Margeta, Luke Kaliterne 15, 10000 Zagreb zastupanog po punomoćniku Ivan Vrdoljak</item>
      <item>Ante Marijanović, Hribarov Prilaz 6, 10000 Zagreb zastupanog po punomoćniku Ivan Vrdoljak</item>
      <item>Slobodan Mišetić, Dankovečka 5, 10000 Zagreb zastupanog po punomoćniku Ivan Vrdoljak</item>
      <item>Mara Mrkonja, Mrakov Breg 6, 10257 Kupinečki Kraljevec zastupane po punomoćniku Ivan Vrdoljak</item>
      <item>Tomo Orlović, Ferenščica X. 13, 10000 Zagreb zastupanog po punomoćniku Ivan Vrdoljak</item>
      <item>Miroslav Paradžik, POLJANIČKA 5, 10000 Zagreb zastupanog po punomoćniku Ivan Vrdoljak</item>
      <item>Katica Petretić, Side Košutić 26, 10000 Zagreb zastupane po punomoćniku Ivan Vrdoljak</item>
      <item>Nevenka Pečić, Stubička Cesta 88, 49243 Oroslavje zastupane po punomoćniku Ivan Vrdoljak</item>
      <item>Ivan Perica, Travarski Odvojak 21, 10257 Hrvatski Leskovac zastupanog po punomoćniku Ivan Vrdoljak</item>
      <item>Ivan Raspudić, Dolci 4, 10362 Đurđekovec zastupanog po punomoćniku Ivan Vrdoljak</item>
      <item>Štefica Radović, Hrvatskih Iseljenika 3, 10000 Zagreb zastupane po punomoćniku Ivan Vrdoljak</item>
      <item>Višnja Ričko, Side Košutić 20, 10000 Zagreb zastupane po punomoćniku Ivan Vrdoljak</item>
      <item>Zlatko Štimac, Hotnja 71, 10414 Hotnja zastupanog po punomoćniku Ivan Vrdoljak</item>
      <item>Igor Slunski, Kačićeva 18, 10000 Zagreb zastupanog po punomoćniku Ivan Vrdoljak</item>
      <item>Miljenka Troskot, Trg Ivana Kukuljevića 12, 10000 Zagreb zastupane po punomoćniku Ivan Vrdoljak</item>
      <item>Željko Žužić, 4. Trnjanski Zavoj 28, 10000 Zagreb zastupanog po punomoćniku Ivan Vrdoljak</item>
      <item>Ljuba Dubovečak, Zagorska 10, 42250 Lepoglava zastupane po punomoćniku Ivan Vrdoljak</item>
      <item>Nikola Vukušić, Novi Zdenkovac 14, 34350 Novi Zdenkovac zastupanog po punomoćniku Ivan Vrdoljak</item>
      <item>Lidija Deverić, Odranska 86, 10412 Donja Lomnica zastupane po punomoćniku Ivan Vrdoljak</item>
      <item>Agata Ponjan, 6. Njivice 9a, 10000 Zagreb zastupane po punomoćniku Ivan Vrdoljak</item>
      <item>Božica Škalec, Vilanci 22, 49215 Vilanci zastupane po punomoćniku Ivan Vrdoljak</item>
      <item>Ivo Sudar, Ulica Stjepana Ljubića Vojvode 2, Zagreb zastupanog po punomoćniku Ivan Vrdoljak</item>
    </izvorni_sadrzaj>
    <derivirana_varijabla naziv="DomainObject.Predmet.StrankaListFormatedWithAdress_1">
      <item>Dajana Đurin, BELEČKA 10, 10000 Zagreb zastupane po punomoćniku Ivan Vrdoljak</item>
      <item>Senija Demirović, Antuna Stipančića 27, 10000 Zagreb zastupane po punomoćniku Ivan Vrdoljak</item>
      <item>Zlatko Dumenčić, Svetonedjeljska Cesta 44, 10431 Brezje zastupanog po punomoćniku Ivan Vrdoljak</item>
      <item>Ivan Grgurinović, Vida Došena 26, 10000 Zagreb zastupanog po punomoćniku Ivan Vrdoljak</item>
      <item>Borivoj Paulik, Medvedgradska 15, 10000 Zagreb zastupanog po punomoćniku Ivan Vrdoljak</item>
      <item>Zdravko Jakelić, Kustošijski Venec 7, 10000 Zagreb zastupanog po punomoćniku Ivan Vrdoljak</item>
      <item>Vesna Jandrečić, Topolje 20, 10431 Novaki zastupane po punomoćniku Ivan Vrdoljak</item>
      <item>Slavica Josipović Kulić, Savska Cesta 82, 10000 Zagreb zastupane po punomoćniku Ivan Vrdoljak</item>
      <item>Sadka Korlat, Dragutina Golika 30, 10000 Zagreb zastupane po punomoćniku Ivan Vrdoljak</item>
      <item>Javor Lauc, Kneza Porina 14, 10410 Velika Gorica zastupanog po punomoćniku Ivan Vrdoljak</item>
      <item>Drago Markotić, Predraga Heruca 16, 10000 Zagreb zastupanog po punomoćniku Ivan Vrdoljak</item>
      <item>Milan Margeta, Luke Kaliterne 15, 10000 Zagreb zastupanog po punomoćniku Ivan Vrdoljak</item>
      <item>Ante Marijanović, Hribarov Prilaz 6, 10000 Zagreb zastupanog po punomoćniku Ivan Vrdoljak</item>
      <item>Slobodan Mišetić, Dankovečka 5, 10000 Zagreb zastupanog po punomoćniku Ivan Vrdoljak</item>
      <item>Mara Mrkonja, Mrakov Breg 6, 10257 Kupinečki Kraljevec zastupane po punomoćniku Ivan Vrdoljak</item>
      <item>Tomo Orlović, Ferenščica X. 13, 10000 Zagreb zastupanog po punomoćniku Ivan Vrdoljak</item>
      <item>Miroslav Paradžik, POLJANIČKA 5, 10000 Zagreb zastupanog po punomoćniku Ivan Vrdoljak</item>
      <item>Katica Petretić, Side Košutić 26, 10000 Zagreb zastupane po punomoćniku Ivan Vrdoljak</item>
      <item>Nevenka Pečić, Stubička Cesta 88, 49243 Oroslavje zastupane po punomoćniku Ivan Vrdoljak</item>
      <item>Ivan Perica, Travarski Odvojak 21, 10257 Hrvatski Leskovac zastupanog po punomoćniku Ivan Vrdoljak</item>
      <item>Ivan Raspudić, Dolci 4, 10362 Đurđekovec zastupanog po punomoćniku Ivan Vrdoljak</item>
      <item>Štefica Radović, Hrvatskih Iseljenika 3, 10000 Zagreb zastupane po punomoćniku Ivan Vrdoljak</item>
      <item>Višnja Ričko, Side Košutić 20, 10000 Zagreb zastupane po punomoćniku Ivan Vrdoljak</item>
      <item>Zlatko Štimac, Hotnja 71, 10414 Hotnja zastupanog po punomoćniku Ivan Vrdoljak</item>
      <item>Igor Slunski, Kačićeva 18, 10000 Zagreb zastupanog po punomoćniku Ivan Vrdoljak</item>
      <item>Miljenka Troskot, Trg Ivana Kukuljevića 12, 10000 Zagreb zastupane po punomoćniku Ivan Vrdoljak</item>
      <item>Željko Žužić, 4. Trnjanski Zavoj 28, 10000 Zagreb zastupanog po punomoćniku Ivan Vrdoljak</item>
      <item>Ljuba Dubovečak, Zagorska 10, 42250 Lepoglava zastupane po punomoćniku Ivan Vrdoljak</item>
      <item>Nikola Vukušić, Novi Zdenkovac 14, 34350 Novi Zdenkovac zastupanog po punomoćniku Ivan Vrdoljak</item>
      <item>Lidija Deverić, Odranska 86, 10412 Donja Lomnica zastupane po punomoćniku Ivan Vrdoljak</item>
      <item>Agata Ponjan, 6. Njivice 9a, 10000 Zagreb zastupane po punomoćniku Ivan Vrdoljak</item>
      <item>Božica Škalec, Vilanci 22, 49215 Vilanci zastupane po punomoćniku Ivan Vrdoljak</item>
      <item>Ivo Sudar, Ulica Stjepana Ljubića Vojvode 2, Zagreb zastupanog po punomoćniku Ivan Vrdoljak</item>
    </derivirana_varijabla>
  </DomainObject.Predmet.StrankaListFormatedWithAdress>
  <DomainObject.Predmet.StrankaListFormatedWithAdressOIB>
    <izvorni_sadrzaj>
      <item>Dajana Đurin, OIB 20632217031, BELEČKA 10, 10000 Zagreb zastupane po punomoćniku Ivan Vrdoljak</item>
      <item>Senija Demirović, OIB 42856226375, Antuna Stipančića 27, 10000 Zagreb zastupane po punomoćniku Ivan Vrdoljak</item>
      <item>Zlatko Dumenčić, OIB 89315524077, Svetonedjeljska Cesta 44, 10431 Brezje zastupanog po punomoćniku Ivan Vrdoljak</item>
      <item>Ivan Grgurinović, OIB 54094431283, Vida Došena 26, 10000 Zagreb zastupanog po punomoćniku Ivan Vrdoljak</item>
      <item>Borivoj Paulik, OIB 90308804993, Medvedgradska 15, 10000 Zagreb zastupanog po punomoćniku Ivan Vrdoljak</item>
      <item>Zdravko Jakelić, OIB 32525019410, Kustošijski Venec 7, 10000 Zagreb zastupanog po punomoćniku Ivan Vrdoljak</item>
      <item>Vesna Jandrečić, OIB 87825966785, Topolje 20, 10431 Novaki zastupane po punomoćniku Ivan Vrdoljak</item>
      <item>Slavica Josipović Kulić, OIB 61403210271, Savska Cesta 82, 10000 Zagreb zastupane po punomoćniku Ivan Vrdoljak</item>
      <item>Sadka Korlat, OIB 05785879205, Dragutina Golika 30, 10000 Zagreb zastupane po punomoćniku Ivan Vrdoljak</item>
      <item>Javor Lauc, OIB 76026106399, Kneza Porina 14, 10410 Velika Gorica zastupanog po punomoćniku Ivan Vrdoljak</item>
      <item>Drago Markotić, OIB 49049063069, Predraga Heruca 16, 10000 Zagreb zastupanog po punomoćniku Ivan Vrdoljak</item>
      <item>Milan Margeta, OIB 89173906784, Luke Kaliterne 15, 10000 Zagreb zastupanog po punomoćniku Ivan Vrdoljak</item>
      <item>Ante Marijanović, OIB 76509530123, Hribarov Prilaz 6, 10000 Zagreb zastupanog po punomoćniku Ivan Vrdoljak</item>
      <item>Slobodan Mišetić, OIB 57236356095, Dankovečka 5, 10000 Zagreb zastupanog po punomoćniku Ivan Vrdoljak</item>
      <item>Mara Mrkonja, OIB 16337140631, Mrakov Breg 6, 10257 Kupinečki Kraljevec zastupane po punomoćniku Ivan Vrdoljak</item>
      <item>Tomo Orlović, OIB 79120735319, Ferenščica X. 13, 10000 Zagreb zastupanog po punomoćniku Ivan Vrdoljak</item>
      <item>Miroslav Paradžik, OIB 42163740538, POLJANIČKA 5, 10000 Zagreb zastupanog po punomoćniku Ivan Vrdoljak</item>
      <item>Katica Petretić, OIB 78297961700, Side Košutić 26, 10000 Zagreb zastupane po punomoćniku Ivan Vrdoljak</item>
      <item>Nevenka Pečić, OIB 28362981963, Stubička Cesta 88, 49243 Oroslavje zastupane po punomoćniku Ivan Vrdoljak</item>
      <item>Ivan Perica, OIB 82111576430, Travarski Odvojak 21, 10257 Hrvatski Leskovac zastupanog po punomoćniku Ivan Vrdoljak</item>
      <item>Ivan Raspudić, OIB 27981667473, Dolci 4, 10362 Đurđekovec zastupanog po punomoćniku Ivan Vrdoljak</item>
      <item>Štefica Radović, OIB 73383954618, Hrvatskih Iseljenika 3, 10000 Zagreb zastupane po punomoćniku Ivan Vrdoljak</item>
      <item>Višnja Ričko, OIB 70165306410, Side Košutić 20, 10000 Zagreb zastupane po punomoćniku Ivan Vrdoljak</item>
      <item>Zlatko Štimac, OIB 96374813277, Hotnja 71, 10414 Hotnja zastupanog po punomoćniku Ivan Vrdoljak</item>
      <item>Igor Slunski, OIB 64669124971, Kačićeva 18, 10000 Zagreb zastupanog po punomoćniku Ivan Vrdoljak</item>
      <item>Miljenka Troskot, OIB 08735593860, Trg Ivana Kukuljevića 12, 10000 Zagreb zastupane po punomoćniku Ivan Vrdoljak</item>
      <item>Željko Žužić, OIB 95791812072, 4. Trnjanski Zavoj 28, 10000 Zagreb zastupanog po punomoćniku Ivan Vrdoljak</item>
      <item>Ljuba Dubovečak, OIB 62718699536, Zagorska 10, 42250 Lepoglava zastupane po punomoćniku Ivan Vrdoljak</item>
      <item>Nikola Vukušić, OIB 58171289034, Novi Zdenkovac 14, 34350 Novi Zdenkovac zastupanog po punomoćniku Ivan Vrdoljak</item>
      <item>Lidija Deverić, OIB 62960547678, Odranska 86, 10412 Donja Lomnica zastupane po punomoćniku Ivan Vrdoljak</item>
      <item>Agata Ponjan, OIB 56342063125, 6. Njivice 9a, 10000 Zagreb zastupane po punomoćniku Ivan Vrdoljak</item>
      <item>Božica Škalec, OIB 18785239979, Vilanci 22, 49215 Vilanci zastupane po punomoćniku Ivan Vrdoljak</item>
      <item>Ivo Sudar, OIB 60565543535, Ulica Stjepana Ljubića Vojvode 2, Zagreb zastupanog po punomoćniku Ivan Vrdoljak</item>
    </izvorni_sadrzaj>
    <derivirana_varijabla naziv="DomainObject.Predmet.StrankaListFormatedWithAdressOIB_1">
      <item>Dajana Đurin, OIB 20632217031, BELEČKA 10, 10000 Zagreb zastupane po punomoćniku Ivan Vrdoljak</item>
      <item>Senija Demirović, OIB 42856226375, Antuna Stipančića 27, 10000 Zagreb zastupane po punomoćniku Ivan Vrdoljak</item>
      <item>Zlatko Dumenčić, OIB 89315524077, Svetonedjeljska Cesta 44, 10431 Brezje zastupanog po punomoćniku Ivan Vrdoljak</item>
      <item>Ivan Grgurinović, OIB 54094431283, Vida Došena 26, 10000 Zagreb zastupanog po punomoćniku Ivan Vrdoljak</item>
      <item>Borivoj Paulik, OIB 90308804993, Medvedgradska 15, 10000 Zagreb zastupanog po punomoćniku Ivan Vrdoljak</item>
      <item>Zdravko Jakelić, OIB 32525019410, Kustošijski Venec 7, 10000 Zagreb zastupanog po punomoćniku Ivan Vrdoljak</item>
      <item>Vesna Jandrečić, OIB 87825966785, Topolje 20, 10431 Novaki zastupane po punomoćniku Ivan Vrdoljak</item>
      <item>Slavica Josipović Kulić, OIB 61403210271, Savska Cesta 82, 10000 Zagreb zastupane po punomoćniku Ivan Vrdoljak</item>
      <item>Sadka Korlat, OIB 05785879205, Dragutina Golika 30, 10000 Zagreb zastupane po punomoćniku Ivan Vrdoljak</item>
      <item>Javor Lauc, OIB 76026106399, Kneza Porina 14, 10410 Velika Gorica zastupanog po punomoćniku Ivan Vrdoljak</item>
      <item>Drago Markotić, OIB 49049063069, Predraga Heruca 16, 10000 Zagreb zastupanog po punomoćniku Ivan Vrdoljak</item>
      <item>Milan Margeta, OIB 89173906784, Luke Kaliterne 15, 10000 Zagreb zastupanog po punomoćniku Ivan Vrdoljak</item>
      <item>Ante Marijanović, OIB 76509530123, Hribarov Prilaz 6, 10000 Zagreb zastupanog po punomoćniku Ivan Vrdoljak</item>
      <item>Slobodan Mišetić, OIB 57236356095, Dankovečka 5, 10000 Zagreb zastupanog po punomoćniku Ivan Vrdoljak</item>
      <item>Mara Mrkonja, OIB 16337140631, Mrakov Breg 6, 10257 Kupinečki Kraljevec zastupane po punomoćniku Ivan Vrdoljak</item>
      <item>Tomo Orlović, OIB 79120735319, Ferenščica X. 13, 10000 Zagreb zastupanog po punomoćniku Ivan Vrdoljak</item>
      <item>Miroslav Paradžik, OIB 42163740538, POLJANIČKA 5, 10000 Zagreb zastupanog po punomoćniku Ivan Vrdoljak</item>
      <item>Katica Petretić, OIB 78297961700, Side Košutić 26, 10000 Zagreb zastupane po punomoćniku Ivan Vrdoljak</item>
      <item>Nevenka Pečić, OIB 28362981963, Stubička Cesta 88, 49243 Oroslavje zastupane po punomoćniku Ivan Vrdoljak</item>
      <item>Ivan Perica, OIB 82111576430, Travarski Odvojak 21, 10257 Hrvatski Leskovac zastupanog po punomoćniku Ivan Vrdoljak</item>
      <item>Ivan Raspudić, OIB 27981667473, Dolci 4, 10362 Đurđekovec zastupanog po punomoćniku Ivan Vrdoljak</item>
      <item>Štefica Radović, OIB 73383954618, Hrvatskih Iseljenika 3, 10000 Zagreb zastupane po punomoćniku Ivan Vrdoljak</item>
      <item>Višnja Ričko, OIB 70165306410, Side Košutić 20, 10000 Zagreb zastupane po punomoćniku Ivan Vrdoljak</item>
      <item>Zlatko Štimac, OIB 96374813277, Hotnja 71, 10414 Hotnja zastupanog po punomoćniku Ivan Vrdoljak</item>
      <item>Igor Slunski, OIB 64669124971, Kačićeva 18, 10000 Zagreb zastupanog po punomoćniku Ivan Vrdoljak</item>
      <item>Miljenka Troskot, OIB 08735593860, Trg Ivana Kukuljevića 12, 10000 Zagreb zastupane po punomoćniku Ivan Vrdoljak</item>
      <item>Željko Žužić, OIB 95791812072, 4. Trnjanski Zavoj 28, 10000 Zagreb zastupanog po punomoćniku Ivan Vrdoljak</item>
      <item>Ljuba Dubovečak, OIB 62718699536, Zagorska 10, 42250 Lepoglava zastupane po punomoćniku Ivan Vrdoljak</item>
      <item>Nikola Vukušić, OIB 58171289034, Novi Zdenkovac 14, 34350 Novi Zdenkovac zastupanog po punomoćniku Ivan Vrdoljak</item>
      <item>Lidija Deverić, OIB 62960547678, Odranska 86, 10412 Donja Lomnica zastupane po punomoćniku Ivan Vrdoljak</item>
      <item>Agata Ponjan, OIB 56342063125, 6. Njivice 9a, 10000 Zagreb zastupane po punomoćniku Ivan Vrdoljak</item>
      <item>Božica Škalec, OIB 18785239979, Vilanci 22, 49215 Vilanci zastupane po punomoćniku Ivan Vrdoljak</item>
      <item>Ivo Sudar, OIB 60565543535, Ulica Stjepana Ljubića Vojvode 2, Zagreb zastupanog po punomoćniku Ivan Vrdoljak</item>
    </derivirana_varijabla>
  </DomainObject.Predmet.StrankaListFormatedWithAdressOIB>
  <DomainObject.Predmet.StrankaListNazivFormated>
    <izvorni_sadrzaj>
      <item>Dajana Đurin</item>
      <item>Senija Demirović</item>
      <item>Zlatko Dumenčić</item>
      <item>Ivan Grgurinović</item>
      <item>Borivoj Paulik</item>
      <item>Zdravko Jakelić</item>
      <item>Vesna Jandrečić</item>
      <item>Slavica Josipović Kulić</item>
      <item>Sadka Korlat</item>
      <item>Javor Lauc</item>
      <item>Drago Markotić</item>
      <item>Milan Margeta</item>
      <item>Ante Marijanović</item>
      <item>Slobodan Mišetić</item>
      <item>Mara Mrkonja</item>
      <item>Tomo Orlović</item>
      <item>Miroslav Paradžik</item>
      <item>Katica Petretić</item>
      <item>Nevenka Pečić</item>
      <item>Ivan Perica</item>
      <item>Ivan Raspudić</item>
      <item>Štefica Radović</item>
      <item>Višnja Ričko</item>
      <item>Zlatko Štimac</item>
      <item>Igor Slunski</item>
      <item>Miljenka Troskot</item>
      <item>Željko Žužić</item>
      <item>Ljuba Dubovečak</item>
      <item>Nikola Vukušić</item>
      <item>Lidija Deverić</item>
      <item>Agata Ponjan</item>
      <item>Božica Škalec</item>
      <item>Ivo Sudar</item>
    </izvorni_sadrzaj>
    <derivirana_varijabla naziv="DomainObject.Predmet.StrankaListNazivFormated_1">
      <item>Dajana Đurin</item>
      <item>Senija Demirović</item>
      <item>Zlatko Dumenčić</item>
      <item>Ivan Grgurinović</item>
      <item>Borivoj Paulik</item>
      <item>Zdravko Jakelić</item>
      <item>Vesna Jandrečić</item>
      <item>Slavica Josipović Kulić</item>
      <item>Sadka Korlat</item>
      <item>Javor Lauc</item>
      <item>Drago Markotić</item>
      <item>Milan Margeta</item>
      <item>Ante Marijanović</item>
      <item>Slobodan Mišetić</item>
      <item>Mara Mrkonja</item>
      <item>Tomo Orlović</item>
      <item>Miroslav Paradžik</item>
      <item>Katica Petretić</item>
      <item>Nevenka Pečić</item>
      <item>Ivan Perica</item>
      <item>Ivan Raspudić</item>
      <item>Štefica Radović</item>
      <item>Višnja Ričko</item>
      <item>Zlatko Štimac</item>
      <item>Igor Slunski</item>
      <item>Miljenka Troskot</item>
      <item>Željko Žužić</item>
      <item>Ljuba Dubovečak</item>
      <item>Nikola Vukušić</item>
      <item>Lidija Deverić</item>
      <item>Agata Ponjan</item>
      <item>Božica Škalec</item>
      <item>Ivo Sudar</item>
    </derivirana_varijabla>
  </DomainObject.Predmet.StrankaListNazivFormated>
  <DomainObject.Predmet.StrankaListNazivFormatedOIB>
    <izvorni_sadrzaj>
      <item>Dajana Đurin, OIB 20632217031</item>
      <item>Senija Demirović, OIB 42856226375</item>
      <item>Zlatko Dumenčić, OIB 89315524077</item>
      <item>Ivan Grgurinović, OIB 54094431283</item>
      <item>Borivoj Paulik, OIB 90308804993</item>
      <item>Zdravko Jakelić, OIB 32525019410</item>
      <item>Vesna Jandrečić, OIB 87825966785</item>
      <item>Slavica Josipović Kulić, OIB 61403210271</item>
      <item>Sadka Korlat, OIB 05785879205</item>
      <item>Javor Lauc, OIB 76026106399</item>
      <item>Drago Markotić, OIB 49049063069</item>
      <item>Milan Margeta, OIB 89173906784</item>
      <item>Ante Marijanović, OIB 76509530123</item>
      <item>Slobodan Mišetić, OIB 57236356095</item>
      <item>Mara Mrkonja, OIB 16337140631</item>
      <item>Tomo Orlović, OIB 79120735319</item>
      <item>Miroslav Paradžik, OIB 42163740538</item>
      <item>Katica Petretić, OIB 78297961700</item>
      <item>Nevenka Pečić, OIB 28362981963</item>
      <item>Ivan Perica, OIB 82111576430</item>
      <item>Ivan Raspudić, OIB 27981667473</item>
      <item>Štefica Radović, OIB 73383954618</item>
      <item>Višnja Ričko, OIB 70165306410</item>
      <item>Zlatko Štimac, OIB 96374813277</item>
      <item>Igor Slunski, OIB 64669124971</item>
      <item>Miljenka Troskot, OIB 08735593860</item>
      <item>Željko Žužić, OIB 95791812072</item>
      <item>Ljuba Dubovečak, OIB 62718699536</item>
      <item>Nikola Vukušić, OIB 58171289034</item>
      <item>Lidija Deverić, OIB 62960547678</item>
      <item>Agata Ponjan, OIB 56342063125</item>
      <item>Božica Škalec, OIB 18785239979</item>
      <item>Ivo Sudar, OIB 60565543535</item>
    </izvorni_sadrzaj>
    <derivirana_varijabla naziv="DomainObject.Predmet.StrankaListNazivFormatedOIB_1">
      <item>Dajana Đurin, OIB 20632217031</item>
      <item>Senija Demirović, OIB 42856226375</item>
      <item>Zlatko Dumenčić, OIB 89315524077</item>
      <item>Ivan Grgurinović, OIB 54094431283</item>
      <item>Borivoj Paulik, OIB 90308804993</item>
      <item>Zdravko Jakelić, OIB 32525019410</item>
      <item>Vesna Jandrečić, OIB 87825966785</item>
      <item>Slavica Josipović Kulić, OIB 61403210271</item>
      <item>Sadka Korlat, OIB 05785879205</item>
      <item>Javor Lauc, OIB 76026106399</item>
      <item>Drago Markotić, OIB 49049063069</item>
      <item>Milan Margeta, OIB 89173906784</item>
      <item>Ante Marijanović, OIB 76509530123</item>
      <item>Slobodan Mišetić, OIB 57236356095</item>
      <item>Mara Mrkonja, OIB 16337140631</item>
      <item>Tomo Orlović, OIB 79120735319</item>
      <item>Miroslav Paradžik, OIB 42163740538</item>
      <item>Katica Petretić, OIB 78297961700</item>
      <item>Nevenka Pečić, OIB 28362981963</item>
      <item>Ivan Perica, OIB 82111576430</item>
      <item>Ivan Raspudić, OIB 27981667473</item>
      <item>Štefica Radović, OIB 73383954618</item>
      <item>Višnja Ričko, OIB 70165306410</item>
      <item>Zlatko Štimac, OIB 96374813277</item>
      <item>Igor Slunski, OIB 64669124971</item>
      <item>Miljenka Troskot, OIB 08735593860</item>
      <item>Željko Žužić, OIB 95791812072</item>
      <item>Ljuba Dubovečak, OIB 62718699536</item>
      <item>Nikola Vukušić, OIB 58171289034</item>
      <item>Lidija Deverić, OIB 62960547678</item>
      <item>Agata Ponjan, OIB 56342063125</item>
      <item>Božica Škalec, OIB 18785239979</item>
      <item>Ivo Sudar, OIB 60565543535</item>
    </derivirana_varijabla>
  </DomainObject.Predmet.StrankaListNazivFormatedOIB>
  <DomainObject.Predmet.ProtuStrankaListFormated>
    <izvorni_sadrzaj>
      <item>INDUSTROGRADNJA GRUPA dioničko društvo zastupanog po punomoćniku Mirella Paola Frlan</item>
    </izvorni_sadrzaj>
    <derivirana_varijabla naziv="DomainObject.Predmet.ProtuStrankaListFormated_1">
      <item>INDUSTROGRADNJA GRUPA dioničko društvo zastupanog po punomoćniku Mirella Paola Frlan</item>
    </derivirana_varijabla>
  </DomainObject.Predmet.ProtuStrankaListFormated>
  <DomainObject.Predmet.ProtuStrankaListFormatedOIB>
    <izvorni_sadrzaj>
      <item>INDUSTROGRADNJA GRUPA dioničko društvo, OIB 19751350811 zastupanog po punomoćniku Mirella Paola Frlan</item>
    </izvorni_sadrzaj>
    <derivirana_varijabla naziv="DomainObject.Predmet.ProtuStrankaListFormatedOIB_1">
      <item>INDUSTROGRADNJA GRUPA dioničko društvo, OIB 19751350811 zastupanog po punomoćniku Mirella Paola Frlan</item>
    </derivirana_varijabla>
  </DomainObject.Predmet.ProtuStrankaListFormatedOIB>
  <DomainObject.Predmet.ProtuStrankaListFormatedWithAdress>
    <izvorni_sadrzaj>
      <item>INDUSTROGRADNJA GRUPA dioničko društvo, Kennedyjev trg 2, Zagreb zastupanog po punomoćniku Mirella Paola Frlan</item>
    </izvorni_sadrzaj>
    <derivirana_varijabla naziv="DomainObject.Predmet.ProtuStrankaListFormatedWithAdress_1">
      <item>INDUSTROGRADNJA GRUPA dioničko društvo, Kennedyjev trg 2, Zagreb zastupanog po punomoćniku Mirella Paola Frlan</item>
    </derivirana_varijabla>
  </DomainObject.Predmet.ProtuStrankaListFormatedWithAdress>
  <DomainObject.Predmet.ProtuStrankaListFormatedWithAdressOIB>
    <izvorni_sadrzaj>
      <item>INDUSTROGRADNJA GRUPA dioničko društvo, OIB 19751350811, Kennedyjev trg 2, Zagreb zastupanog po punomoćniku Mirella Paola Frlan</item>
    </izvorni_sadrzaj>
    <derivirana_varijabla naziv="DomainObject.Predmet.ProtuStrankaListFormatedWithAdressOIB_1">
      <item>INDUSTROGRADNJA GRUPA dioničko društvo, OIB 19751350811, Kennedyjev trg 2, Zagreb zastupanog po punomoćniku Mirella Paola Frlan</item>
    </derivirana_varijabla>
  </DomainObject.Predmet.ProtuStrankaListFormatedWithAdressOIB>
  <DomainObject.Predmet.ProtuStrankaListNazivFormated>
    <izvorni_sadrzaj>
      <item>INDUSTROGRADNJA GRUPA dioničko društvo</item>
    </izvorni_sadrzaj>
    <derivirana_varijabla naziv="DomainObject.Predmet.ProtuStrankaListNazivFormated_1">
      <item>INDUSTROGRADNJA GRUPA dioničko društvo</item>
    </derivirana_varijabla>
  </DomainObject.Predmet.ProtuStrankaListNazivFormated>
  <DomainObject.Predmet.ProtuStrankaListNazivFormatedOIB>
    <izvorni_sadrzaj>
      <item>INDUSTROGRADNJA GRUPA dioničko društvo, OIB 19751350811</item>
    </izvorni_sadrzaj>
    <derivirana_varijabla naziv="DomainObject.Predmet.ProtuStrankaListNazivFormatedOIB_1">
      <item>INDUSTROGRADNJA GRUPA dioničko društvo, OIB 19751350811</item>
    </derivirana_varijabla>
  </DomainObject.Predmet.ProtuStrankaListNazivFormatedOIB>
  <DomainObject.Predmet.OstaliListFormated>
    <izvorni_sadrzaj>
      <item>Ivan Vrdoljak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punomoćnik sudionika u postupku INDUSTROGRADNJA GRUPA dioničko društvo</item>
      <item>Stanko Makar</item>
    </izvorni_sadrzaj>
    <derivirana_varijabla naziv="DomainObject.Predmet.OstaliListFormated_1">
      <item>Ivan Vrdoljak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punomoćnik sudionika u postupku INDUSTROGRADNJA GRUPA dioničko društvo</item>
      <item>Stanko Makar</item>
    </derivirana_varijabla>
  </DomainObject.Predmet.OstaliListFormated>
  <DomainObject.Predmet.OstaliListFormatedOIB>
    <izvorni_sadrzaj>
      <item>Ivan Vrdoljak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punomoćnik sudionika u postupku INDUSTROGRADNJA GRUPA dioničko društvo</item>
      <item>Stanko Makar, OIB 49218337993</item>
    </izvorni_sadrzaj>
    <derivirana_varijabla naziv="DomainObject.Predmet.OstaliListFormatedOIB_1">
      <item>Ivan Vrdoljak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punomoćnik sudionika u postupku INDUSTROGRADNJA GRUPA dioničko društvo</item>
      <item>Stanko Makar, OIB 49218337993</item>
    </derivirana_varijabla>
  </DomainObject.Predmet.OstaliListFormatedOIB>
  <DomainObject.Predmet.OstaliListFormatedWithAdress>
    <izvorni_sadrzaj>
      <item>Ivan Vrdoljak, Pavla Hatza 23/II, 10000 Zagreb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Jaruščica 5a, 10000 Zagreb punomoćnik sudionika u postupku INDUSTROGRADNJA GRUPA dioničko društvo</item>
      <item>Stanko Makar, Augusta Šenoe 6, 42230 Sigetec Ludbreški</item>
    </izvorni_sadrzaj>
    <derivirana_varijabla naziv="DomainObject.Predmet.OstaliListFormatedWithAdress_1">
      <item>Ivan Vrdoljak, Pavla Hatza 23/II, 10000 Zagreb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Jaruščica 5a, 10000 Zagreb punomoćnik sudionika u postupku INDUSTROGRADNJA GRUPA dioničko društvo</item>
      <item>Stanko Makar, Augusta Šenoe 6, 42230 Sigetec Ludbreški</item>
    </derivirana_varijabla>
  </DomainObject.Predmet.OstaliListFormatedWithAdress>
  <DomainObject.Predmet.OstaliListFormatedWithAdressOIB>
    <izvorni_sadrzaj>
      <item>Ivan Vrdoljak, Pavla Hatza 23/II, 10000 Zagreb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Jaruščica 5a, 10000 Zagreb punomoćnik sudionika u postupku INDUSTROGRADNJA GRUPA dioničko društvo</item>
      <item>Stanko Makar, OIB 49218337993, Augusta Šenoe 6, 42230 Sigetec Ludbreški</item>
    </izvorni_sadrzaj>
    <derivirana_varijabla naziv="DomainObject.Predmet.OstaliListFormatedWithAdressOIB_1">
      <item>Ivan Vrdoljak, Pavla Hatza 23/II, 10000 Zagreb punomoćnik sudionika u postupku Nevenka Pečić; Tomo Orlović; Ivan Grgurinović; Drago Markotić; Slavica Josipović Kulić; Štefica Radović; Mile Peurača; Katica Petretić; Slobodan Mišetić; Ivan Perica; Željko Žužić; Agata Ponjan; Dajana Đurin; Ivan Raspudić; Ivo Sudar; Borivoj Paulik; Sadka Korlat; Javor Lauc; Ljuba Dubovečak; Zlatko Dumenčić; Zvonimir Milošević; Vesna Jandrečić; Lidija Deverić; Zlatko Štimac; Igor Slunski; Mara Mrkonja; Ante Marijanović; Miroslav Paradžik; Miljenka Troskot; Milan Margeta; Zdravko Jakelić; Senija Demirović; Višnja Ričko; Nikola Vukušić; Božica Škalec</item>
      <item>Mirella Paola Frlan, Jaruščica 5a, 10000 Zagreb punomoćnik sudionika u postupku INDUSTROGRADNJA GRUPA dioničko društvo</item>
      <item>Stanko Makar, OIB 49218337993, Augusta Šenoe 6, 42230 Sigetec Ludbreški</item>
    </derivirana_varijabla>
  </DomainObject.Predmet.OstaliListFormatedWithAdressOIB>
  <DomainObject.Predmet.OstaliListNazivFormated>
    <izvorni_sadrzaj>
      <item>Ivan Vrdoljak</item>
      <item>Mirella Paola Frlan</item>
      <item>Stanko Makar</item>
    </izvorni_sadrzaj>
    <derivirana_varijabla naziv="DomainObject.Predmet.OstaliListNazivFormated_1">
      <item>Ivan Vrdoljak</item>
      <item>Mirella Paola Frlan</item>
      <item>Stanko Makar</item>
    </derivirana_varijabla>
  </DomainObject.Predmet.OstaliListNazivFormated>
  <DomainObject.Predmet.OstaliListNazivFormatedOIB>
    <izvorni_sadrzaj>
      <item>Ivan Vrdoljak</item>
      <item>Mirella Paola Frlan</item>
      <item>Stanko Makar, OIB 49218337993</item>
    </izvorni_sadrzaj>
    <derivirana_varijabla naziv="DomainObject.Predmet.OstaliListNazivFormatedOIB_1">
      <item>Ivan Vrdoljak</item>
      <item>Mirella Paola Frlan</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5. ožujka 2019.</izvorni_sadrzaj>
    <derivirana_varijabla naziv="DomainObject.Datum_1">5. ožujka 2019.</derivirana_varijabla>
  </DomainObject.Datum>
  <DomainObject.PoslovniBrojDokumenta>
    <izvorni_sadrzaj/>
    <derivirana_varijabla naziv="DomainObject.PoslovniBrojDokumenta_1"/>
  </DomainObject.PoslovniBrojDokumenta>
  <DomainObject.Predmet.StrankaIDrugi>
    <izvorni_sadrzaj>Dajana Đurin i dr.</izvorni_sadrzaj>
    <derivirana_varijabla naziv="DomainObject.Predmet.StrankaIDrugi_1">Dajana Đurin i dr.</derivirana_varijabla>
  </DomainObject.Predmet.StrankaIDrugi>
  <DomainObject.Predmet.ProtustrankaIDrugi>
    <izvorni_sadrzaj>INDUSTROGRADNJA GRUPA dioničko društvo</izvorni_sadrzaj>
    <derivirana_varijabla naziv="DomainObject.Predmet.ProtustrankaIDrugi_1">INDUSTROGRADNJA GRUPA dioničko društvo</derivirana_varijabla>
  </DomainObject.Predmet.ProtustrankaIDrugi>
  <DomainObject.Predmet.StrankaIDrugiAdressOIB>
    <izvorni_sadrzaj>Dajana Đurin, OIB 20632217031, BELEČKA 10, 10000 Zagreb i dr.</izvorni_sadrzaj>
    <derivirana_varijabla naziv="DomainObject.Predmet.StrankaIDrugiAdressOIB_1">Dajana Đurin, OIB 20632217031, BELEČKA 10, 10000 Zagreb i dr.</derivirana_varijabla>
  </DomainObject.Predmet.StrankaIDrugiAdressOIB>
  <DomainObject.Predmet.ProtustrankaIDrugiAdressOIB>
    <izvorni_sadrzaj>INDUSTROGRADNJA GRUPA dioničko društvo, OIB 19751350811, Kennedyjev trg 2, Zagreb</izvorni_sadrzaj>
    <derivirana_varijabla naziv="DomainObject.Predmet.ProtustrankaIDrugiAdressOIB_1">INDUSTROGRADNJA GRUPA dioničko društvo, OIB 19751350811, Kennedyjev trg 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siječnja 2017.</izvorni_sadrzaj>
    <derivirana_varijabla naziv="DomainObject.Predmet.OdlukaRjesenje.DatumDonosenjaOdluke_1">4.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Pr-8640/2014-34</izvorni_sadrzaj>
    <derivirana_varijabla naziv="DomainObject.Predmet.OdlukaRjesenje.Oznaka_1">Pr-8640/2014-34</derivirana_varijabla>
  </DomainObject.Predmet.OdlukaRjesenje.Oznaka>
  <DomainObject.Predmet.SudioniciListNaziv>
    <izvorni_sadrzaj>
      <item>Dajana Đurin</item>
      <item>Senija Demirović</item>
      <item>Zlatko Dumenčić</item>
      <item>Ivan Grgurinović</item>
      <item>Borivoj Paulik</item>
      <item>Zdravko Jakelić</item>
      <item>Vesna Jandrečić</item>
      <item>Slavica Josipović Kulić</item>
      <item>Sadka Korlat</item>
      <item>Javor Lauc</item>
      <item>Drago Markotić</item>
      <item>Milan Margeta</item>
      <item>Ante Marijanović</item>
      <item>Slobodan Mišetić</item>
      <item>Mara Mrkonja</item>
      <item>Tomo Orlović</item>
      <item>Miroslav Paradžik</item>
      <item>Katica Petretić</item>
      <item>Nevenka Pečić</item>
      <item>Ivan Perica</item>
      <item>Ivan Raspudić</item>
      <item>Štefica Radović</item>
      <item>Višnja Ričko</item>
      <item>Zlatko Štimac</item>
      <item>Igor Slunski</item>
      <item>Miljenka Troskot</item>
      <item>Željko Žužić</item>
      <item>Ljuba Dubovečak</item>
      <item>Nikola Vukušić</item>
      <item>Lidija Deverić</item>
      <item>Agata Ponjan</item>
      <item>Božica Škalec</item>
      <item>INDUSTROGRADNJA GRUPA dioničko društvo</item>
      <item>Ivo Sudar</item>
      <item>Ivan Vrdoljak</item>
      <item>Mirella Paola Frlan</item>
      <item>Stanko Makar</item>
    </izvorni_sadrzaj>
    <derivirana_varijabla naziv="DomainObject.Predmet.SudioniciListNaziv_1">
      <item>Dajana Đurin</item>
      <item>Senija Demirović</item>
      <item>Zlatko Dumenčić</item>
      <item>Ivan Grgurinović</item>
      <item>Borivoj Paulik</item>
      <item>Zdravko Jakelić</item>
      <item>Vesna Jandrečić</item>
      <item>Slavica Josipović Kulić</item>
      <item>Sadka Korlat</item>
      <item>Javor Lauc</item>
      <item>Drago Markotić</item>
      <item>Milan Margeta</item>
      <item>Ante Marijanović</item>
      <item>Slobodan Mišetić</item>
      <item>Mara Mrkonja</item>
      <item>Tomo Orlović</item>
      <item>Miroslav Paradžik</item>
      <item>Katica Petretić</item>
      <item>Nevenka Pečić</item>
      <item>Ivan Perica</item>
      <item>Ivan Raspudić</item>
      <item>Štefica Radović</item>
      <item>Višnja Ričko</item>
      <item>Zlatko Štimac</item>
      <item>Igor Slunski</item>
      <item>Miljenka Troskot</item>
      <item>Željko Žužić</item>
      <item>Ljuba Dubovečak</item>
      <item>Nikola Vukušić</item>
      <item>Lidija Deverić</item>
      <item>Agata Ponjan</item>
      <item>Božica Škalec</item>
      <item>INDUSTROGRADNJA GRUPA dioničko društvo</item>
      <item>Ivo Sudar</item>
      <item>Ivan Vrdoljak</item>
      <item>Mirella Paola Frlan</item>
      <item>Stanko Makar</item>
    </derivirana_varijabla>
  </DomainObject.Predmet.SudioniciListNaziv>
  <DomainObject.Predmet.SudioniciListAdressOIB>
    <izvorni_sadrzaj>
      <item>Dajana Đurin, OIB 20632217031, BELEČKA 10,10000 Zagreb</item>
      <item>Senija Demirović, OIB 42856226375, Antuna Stipančića 27,10000 Zagreb</item>
      <item>Zlatko Dumenčić, OIB 89315524077, Svetonedjeljska Cesta 44,10431 Brezje</item>
      <item>Ivan Grgurinović, OIB 54094431283, Vida Došena 26,10000 Zagreb</item>
      <item>Borivoj Paulik, OIB 90308804993, Medvedgradska 15,10000 Zagreb</item>
      <item>Zdravko Jakelić, OIB 32525019410, Kustošijski Venec 7,10000 Zagreb</item>
      <item>Vesna Jandrečić, OIB 87825966785, Topolje 20,10431 Novaki</item>
      <item>Slavica Josipović Kulić, OIB 61403210271, Savska Cesta 82,10000 Zagreb</item>
      <item>Sadka Korlat, OIB 05785879205, Dragutina Golika 30,10000 Zagreb</item>
      <item>Javor Lauc, OIB 76026106399, Kneza Porina 14,10410 Velika Gorica</item>
      <item>Drago Markotić, OIB 49049063069, Predraga Heruca 16,10000 Zagreb</item>
      <item>Milan Margeta, OIB 89173906784, Luke Kaliterne 15,10000 Zagreb</item>
      <item>Ante Marijanović, OIB 76509530123, Hribarov Prilaz 6,10000 Zagreb</item>
      <item>Slobodan Mišetić, OIB 57236356095, Dankovečka 5,10000 Zagreb</item>
      <item>Mara Mrkonja, OIB 16337140631, Mrakov Breg 6,10257 Kupinečki Kraljevec</item>
      <item>Tomo Orlović, OIB 79120735319, Ferenščica X. 13,10000 Zagreb</item>
      <item>Miroslav Paradžik, OIB 42163740538, POLJANIČKA 5,10000 Zagreb</item>
      <item>Katica Petretić, OIB 78297961700, Side Košutić 26,10000 Zagreb</item>
      <item>Nevenka Pečić, OIB 28362981963, Stubička Cesta 88,49243 Oroslavje</item>
      <item>Ivan Perica, OIB 82111576430, Travarski Odvojak 21,10257 Hrvatski Leskovac</item>
      <item>Ivan Raspudić, OIB 27981667473, Dolci 4,10362 Đurđekovec</item>
      <item>Štefica Radović, OIB 73383954618, Hrvatskih Iseljenika 3,10000 Zagreb</item>
      <item>Višnja Ričko, OIB 70165306410, Side Košutić 20,10000 Zagreb</item>
      <item>Zlatko Štimac, OIB 96374813277, Hotnja 71,10414 Hotnja</item>
      <item>Igor Slunski, OIB 64669124971, Kačićeva 18,10000 Zagreb</item>
      <item>Miljenka Troskot, OIB 08735593860, Trg Ivana Kukuljevića 12,10000 Zagreb</item>
      <item>Željko Žužić, OIB 95791812072, 4. Trnjanski Zavoj 28,10000 Zagreb</item>
      <item>Ljuba Dubovečak, OIB 62718699536, Zagorska 10,42250 Lepoglava</item>
      <item>Nikola Vukušić, OIB 58171289034, Novi Zdenkovac 14,34350 Novi Zdenkovac</item>
      <item>Lidija Deverić, OIB 62960547678, Odranska 86,10412 Donja Lomnica</item>
      <item>Agata Ponjan, OIB 56342063125, 6. Njivice 9a,10000 Zagreb</item>
      <item>Božica Škalec, OIB 18785239979, Vilanci 22,49215 Vilanci</item>
      <item>INDUSTROGRADNJA GRUPA dioničko društvo, OIB 19751350811, Kennedyjev trg 2,Zagreb</item>
      <item>Ivo Sudar, OIB 60565543535, Ulica Stjepana Ljubića Vojvode 2,Zagreb</item>
      <item>Ivan Vrdoljak, Pavla Hatza 23/II,10000 Zagreb</item>
      <item>Mirella Paola Frlan, Jaruščica 5a,10000 Zagreb</item>
      <item>Stanko Makar, OIB 49218337993, Augusta Šenoe 6,42230 Sigetec Ludbreški</item>
    </izvorni_sadrzaj>
    <derivirana_varijabla naziv="DomainObject.Predmet.SudioniciListAdressOIB_1">
      <item>Dajana Đurin, OIB 20632217031, BELEČKA 10,10000 Zagreb</item>
      <item>Senija Demirović, OIB 42856226375, Antuna Stipančića 27,10000 Zagreb</item>
      <item>Zlatko Dumenčić, OIB 89315524077, Svetonedjeljska Cesta 44,10431 Brezje</item>
      <item>Ivan Grgurinović, OIB 54094431283, Vida Došena 26,10000 Zagreb</item>
      <item>Borivoj Paulik, OIB 90308804993, Medvedgradska 15,10000 Zagreb</item>
      <item>Zdravko Jakelić, OIB 32525019410, Kustošijski Venec 7,10000 Zagreb</item>
      <item>Vesna Jandrečić, OIB 87825966785, Topolje 20,10431 Novaki</item>
      <item>Slavica Josipović Kulić, OIB 61403210271, Savska Cesta 82,10000 Zagreb</item>
      <item>Sadka Korlat, OIB 05785879205, Dragutina Golika 30,10000 Zagreb</item>
      <item>Javor Lauc, OIB 76026106399, Kneza Porina 14,10410 Velika Gorica</item>
      <item>Drago Markotić, OIB 49049063069, Predraga Heruca 16,10000 Zagreb</item>
      <item>Milan Margeta, OIB 89173906784, Luke Kaliterne 15,10000 Zagreb</item>
      <item>Ante Marijanović, OIB 76509530123, Hribarov Prilaz 6,10000 Zagreb</item>
      <item>Slobodan Mišetić, OIB 57236356095, Dankovečka 5,10000 Zagreb</item>
      <item>Mara Mrkonja, OIB 16337140631, Mrakov Breg 6,10257 Kupinečki Kraljevec</item>
      <item>Tomo Orlović, OIB 79120735319, Ferenščica X. 13,10000 Zagreb</item>
      <item>Miroslav Paradžik, OIB 42163740538, POLJANIČKA 5,10000 Zagreb</item>
      <item>Katica Petretić, OIB 78297961700, Side Košutić 26,10000 Zagreb</item>
      <item>Nevenka Pečić, OIB 28362981963, Stubička Cesta 88,49243 Oroslavje</item>
      <item>Ivan Perica, OIB 82111576430, Travarski Odvojak 21,10257 Hrvatski Leskovac</item>
      <item>Ivan Raspudić, OIB 27981667473, Dolci 4,10362 Đurđekovec</item>
      <item>Štefica Radović, OIB 73383954618, Hrvatskih Iseljenika 3,10000 Zagreb</item>
      <item>Višnja Ričko, OIB 70165306410, Side Košutić 20,10000 Zagreb</item>
      <item>Zlatko Štimac, OIB 96374813277, Hotnja 71,10414 Hotnja</item>
      <item>Igor Slunski, OIB 64669124971, Kačićeva 18,10000 Zagreb</item>
      <item>Miljenka Troskot, OIB 08735593860, Trg Ivana Kukuljevića 12,10000 Zagreb</item>
      <item>Željko Žužić, OIB 95791812072, 4. Trnjanski Zavoj 28,10000 Zagreb</item>
      <item>Ljuba Dubovečak, OIB 62718699536, Zagorska 10,42250 Lepoglava</item>
      <item>Nikola Vukušić, OIB 58171289034, Novi Zdenkovac 14,34350 Novi Zdenkovac</item>
      <item>Lidija Deverić, OIB 62960547678, Odranska 86,10412 Donja Lomnica</item>
      <item>Agata Ponjan, OIB 56342063125, 6. Njivice 9a,10000 Zagreb</item>
      <item>Božica Škalec, OIB 18785239979, Vilanci 22,49215 Vilanci</item>
      <item>INDUSTROGRADNJA GRUPA dioničko društvo, OIB 19751350811, Kennedyjev trg 2,Zagreb</item>
      <item>Ivo Sudar, OIB 60565543535, Ulica Stjepana Ljubića Vojvode 2,Zagreb</item>
      <item>Ivan Vrdoljak, Pavla Hatza 23/II,10000 Zagreb</item>
      <item>Mirella Paola Frlan, Jaruščica 5a,10000 Zagreb</item>
      <item>Stanko Makar, OIB 49218337993, Augusta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20632217031</item>
      <item>, OIB 42856226375</item>
      <item>, OIB 89315524077</item>
      <item>, OIB 54094431283</item>
      <item>, OIB 90308804993</item>
      <item>, OIB 32525019410</item>
      <item>, OIB 87825966785</item>
      <item>, OIB 61403210271</item>
      <item>, OIB 05785879205</item>
      <item>, OIB 76026106399</item>
      <item>, OIB 49049063069</item>
      <item>, OIB 89173906784</item>
      <item>, OIB 76509530123</item>
      <item>, OIB 57236356095</item>
      <item>, OIB 16337140631</item>
      <item>, OIB 79120735319</item>
      <item>, OIB 42163740538</item>
      <item>, OIB 78297961700</item>
      <item>, OIB 28362981963</item>
      <item>, OIB 82111576430</item>
      <item>, OIB 27981667473</item>
      <item>, OIB 73383954618</item>
      <item>, OIB 70165306410</item>
      <item>, OIB 96374813277</item>
      <item>, OIB 64669124971</item>
      <item>, OIB 08735593860</item>
      <item>, OIB 95791812072</item>
      <item>, OIB 62718699536</item>
      <item>, OIB 58171289034</item>
      <item>, OIB 62960547678</item>
      <item>, OIB 56342063125</item>
      <item>, OIB 18785239979</item>
      <item>, OIB 19751350811</item>
      <item>, OIB 60565543535</item>
      <item>, OIB null</item>
      <item>, OIB null</item>
      <item>, OIB 49218337993</item>
    </izvorni_sadrzaj>
    <derivirana_varijabla naziv="DomainObject.Predmet.SudioniciListNazivOIB_1">
      <item>, OIB 20632217031</item>
      <item>, OIB 42856226375</item>
      <item>, OIB 89315524077</item>
      <item>, OIB 54094431283</item>
      <item>, OIB 90308804993</item>
      <item>, OIB 32525019410</item>
      <item>, OIB 87825966785</item>
      <item>, OIB 61403210271</item>
      <item>, OIB 05785879205</item>
      <item>, OIB 76026106399</item>
      <item>, OIB 49049063069</item>
      <item>, OIB 89173906784</item>
      <item>, OIB 76509530123</item>
      <item>, OIB 57236356095</item>
      <item>, OIB 16337140631</item>
      <item>, OIB 79120735319</item>
      <item>, OIB 42163740538</item>
      <item>, OIB 78297961700</item>
      <item>, OIB 28362981963</item>
      <item>, OIB 82111576430</item>
      <item>, OIB 27981667473</item>
      <item>, OIB 73383954618</item>
      <item>, OIB 70165306410</item>
      <item>, OIB 96374813277</item>
      <item>, OIB 64669124971</item>
      <item>, OIB 08735593860</item>
      <item>, OIB 95791812072</item>
      <item>, OIB 62718699536</item>
      <item>, OIB 58171289034</item>
      <item>, OIB 62960547678</item>
      <item>, OIB 56342063125</item>
      <item>, OIB 18785239979</item>
      <item>, OIB 19751350811</item>
      <item>, OIB 60565543535</item>
      <item>, OIB null</item>
      <item>, OIB null</item>
      <item>, OIB 49218337993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siječnja 2017.</izvorni_sadrzaj>
    <derivirana_varijabla naziv="DomainObject.Predmet.DatumZadnjeOdrzaneSudskeRadnje_1">4. siječnja 2017.</derivirana_varijabla>
  </DomainObject.Predmet.DatumZadnjeOdrzaneSudskeRadnje>
  <DomainObject.PredzadnjaOdlukaIzPredmeta.DatumDonosenjaOdluke>
    <izvorni_sadrzaj>21. veljače 2017.</izvorni_sadrzaj>
    <derivirana_varijabla naziv="DomainObject.PredzadnjaOdlukaIzPredmeta.DatumDonosenjaOdluke_1">21. veljače 2017.</derivirana_varijabla>
  </DomainObject.PredzadnjaOdlukaIzPredmeta.DatumDonosenjaOdluke>
  <DomainObject.PredzadnjaOdlukaIzPredmeta.Oznaka>
    <izvorni_sadrzaj>Pr-8640/2014-37</izvorni_sadrzaj>
    <derivirana_varijabla naziv="DomainObject.PredzadnjaOdlukaIzPredmeta.Oznaka_1">Pr-8640/2014-37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737</properties:Words>
  <properties:Characters>4673</properties:Characters>
  <properties:Lines>94</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2019-03-05T07:44:00Z</dcterms:created>
  <dc:creator>OGSZ</dc:creator>
  <cp:lastModifiedBy>Željka Ereiz Bučko</cp:lastModifiedBy>
  <cp:lastPrinted>2019-03-05T13:37:00Z</cp:lastPrinted>
  <dcterms:modified xmlns:xsi="http://www.w3.org/2001/XMLSchema-instance" xsi:type="dcterms:W3CDTF">2019-03-05T13:37:00Z</dcterms:modified>
  <cp:revision>8</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(Pr-8640-14 nastavak postupka (industrogradnja).docx)</vt:lpwstr>
  </prop:property>
  <prop:property name="CC_coloring" pid="4" fmtid="{D5CDD505-2E9C-101B-9397-08002B2CF9AE}">
    <vt:bool>false</vt:bool>
  </prop:property>
  <prop:property name="BrojStranica" pid="5" fmtid="{D5CDD505-2E9C-101B-9397-08002B2CF9AE}">
    <vt:i4>2</vt:i4>
  </prop:property>
</prop:Properties>
</file>